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A2FFD" w14:textId="30933460" w:rsidR="000300BD" w:rsidRDefault="000300BD" w:rsidP="000300BD">
      <w:pPr>
        <w:pStyle w:val="CRCoverPage"/>
        <w:tabs>
          <w:tab w:val="right" w:pos="9639"/>
        </w:tabs>
        <w:spacing w:after="0"/>
        <w:rPr>
          <w:b/>
          <w:i/>
          <w:noProof/>
          <w:sz w:val="28"/>
        </w:rPr>
      </w:pPr>
      <w:r>
        <w:rPr>
          <w:rFonts w:cs="Arial"/>
          <w:b/>
          <w:noProof/>
          <w:sz w:val="24"/>
        </w:rPr>
        <w:t>SA WG2 Meeting #157</w:t>
      </w:r>
      <w:r>
        <w:rPr>
          <w:b/>
          <w:i/>
          <w:noProof/>
          <w:sz w:val="28"/>
        </w:rPr>
        <w:tab/>
      </w:r>
      <w:r>
        <w:rPr>
          <w:rFonts w:cs="Arial"/>
          <w:b/>
          <w:noProof/>
          <w:sz w:val="24"/>
        </w:rPr>
        <w:t>S2-230</w:t>
      </w:r>
      <w:r w:rsidR="00443D5D">
        <w:rPr>
          <w:rFonts w:cs="Arial"/>
          <w:b/>
          <w:noProof/>
          <w:sz w:val="24"/>
        </w:rPr>
        <w:t>7334</w:t>
      </w:r>
    </w:p>
    <w:p w14:paraId="7CB45193" w14:textId="1BAA09AE" w:rsidR="001E41F3" w:rsidRPr="000402FC" w:rsidRDefault="000300BD" w:rsidP="000300BD">
      <w:pPr>
        <w:pStyle w:val="CRCoverPage"/>
        <w:outlineLvl w:val="0"/>
        <w:rPr>
          <w:b/>
          <w:noProof/>
          <w:sz w:val="24"/>
        </w:rPr>
      </w:pPr>
      <w:r>
        <w:rPr>
          <w:rFonts w:cs="Arial"/>
          <w:b/>
          <w:bCs/>
          <w:sz w:val="24"/>
        </w:rPr>
        <w:t>Berlin, Germany, May 22</w:t>
      </w:r>
      <w:r w:rsidRPr="00EF16AE">
        <w:rPr>
          <w:rFonts w:cs="Arial"/>
          <w:b/>
          <w:bCs/>
          <w:sz w:val="24"/>
          <w:vertAlign w:val="superscript"/>
        </w:rPr>
        <w:t>nd</w:t>
      </w:r>
      <w:r>
        <w:rPr>
          <w:rFonts w:cs="Arial"/>
          <w:b/>
          <w:bCs/>
          <w:sz w:val="24"/>
        </w:rPr>
        <w:t xml:space="preserve"> – 26</w:t>
      </w:r>
      <w:r w:rsidRPr="00EF16AE">
        <w:rPr>
          <w:rFonts w:cs="Arial"/>
          <w:b/>
          <w:bCs/>
          <w:sz w:val="24"/>
          <w:vertAlign w:val="superscript"/>
        </w:rPr>
        <w:t>th</w:t>
      </w:r>
      <w:r>
        <w:rPr>
          <w:rFonts w:cs="Arial"/>
          <w:b/>
          <w:bCs/>
          <w:sz w:val="24"/>
        </w:rPr>
        <w:t>, 2023</w:t>
      </w:r>
      <w:r>
        <w:rPr>
          <w:rFonts w:cs="Arial"/>
          <w:b/>
          <w:noProof/>
          <w:color w:val="3333FF"/>
          <w:sz w:val="24"/>
        </w:rPr>
        <w:t xml:space="preserve">           </w:t>
      </w:r>
      <w:r w:rsidR="00E2527A" w:rsidRPr="000402FC">
        <w:rPr>
          <w:b/>
          <w:noProof/>
          <w:sz w:val="24"/>
        </w:rPr>
        <w:tab/>
      </w:r>
      <w:r w:rsidR="00E2527A" w:rsidRPr="000402FC">
        <w:rPr>
          <w:b/>
          <w:noProof/>
          <w:sz w:val="24"/>
        </w:rPr>
        <w:tab/>
      </w:r>
      <w:r w:rsidR="00E2527A" w:rsidRPr="000402FC">
        <w:rPr>
          <w:b/>
          <w:noProof/>
          <w:sz w:val="24"/>
        </w:rPr>
        <w:tab/>
      </w:r>
      <w:r w:rsidR="00AD4083">
        <w:rPr>
          <w:b/>
          <w:noProof/>
          <w:sz w:val="24"/>
        </w:rPr>
        <w:t xml:space="preserve">         </w:t>
      </w:r>
      <w:r w:rsidR="00F61A41">
        <w:rPr>
          <w:b/>
          <w:noProof/>
          <w:sz w:val="24"/>
        </w:rPr>
        <w:tab/>
      </w:r>
      <w:r w:rsidR="00F61A41">
        <w:rPr>
          <w:b/>
          <w:noProof/>
          <w:sz w:val="24"/>
        </w:rPr>
        <w:tab/>
      </w:r>
      <w:r w:rsidR="00F61A41">
        <w:rPr>
          <w:b/>
          <w:noProof/>
          <w:sz w:val="24"/>
        </w:rPr>
        <w:tab/>
        <w:t xml:space="preserve">         </w:t>
      </w:r>
      <w:r w:rsidR="00F61A41" w:rsidRPr="00F61A41">
        <w:rPr>
          <w:b/>
          <w:iCs/>
          <w:noProof/>
          <w:sz w:val="24"/>
          <w:szCs w:val="18"/>
        </w:rPr>
        <w:t>S2-230</w:t>
      </w:r>
      <w:r>
        <w:rPr>
          <w:b/>
          <w:iCs/>
          <w:noProof/>
          <w:sz w:val="24"/>
          <w:szCs w:val="18"/>
        </w:rPr>
        <w:t>6215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2700AE4B" w14:textId="77777777" w:rsidTr="00AD4083">
        <w:tc>
          <w:tcPr>
            <w:tcW w:w="9641" w:type="dxa"/>
            <w:gridSpan w:val="9"/>
            <w:tcBorders>
              <w:top w:val="single" w:sz="4" w:space="0" w:color="auto"/>
              <w:left w:val="single" w:sz="4" w:space="0" w:color="auto"/>
              <w:right w:val="single" w:sz="4" w:space="0" w:color="auto"/>
            </w:tcBorders>
          </w:tcPr>
          <w:p w14:paraId="0B506A0A"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73F4C7CE" w14:textId="77777777" w:rsidTr="00AD4083">
        <w:tc>
          <w:tcPr>
            <w:tcW w:w="9641" w:type="dxa"/>
            <w:gridSpan w:val="9"/>
            <w:tcBorders>
              <w:left w:val="single" w:sz="4" w:space="0" w:color="auto"/>
              <w:right w:val="single" w:sz="4" w:space="0" w:color="auto"/>
            </w:tcBorders>
          </w:tcPr>
          <w:p w14:paraId="602B309C"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3719E00E" w14:textId="77777777" w:rsidTr="00AD4083">
        <w:tc>
          <w:tcPr>
            <w:tcW w:w="9641" w:type="dxa"/>
            <w:gridSpan w:val="9"/>
            <w:tcBorders>
              <w:left w:val="single" w:sz="4" w:space="0" w:color="auto"/>
              <w:right w:val="single" w:sz="4" w:space="0" w:color="auto"/>
            </w:tcBorders>
          </w:tcPr>
          <w:p w14:paraId="10A222B3" w14:textId="77777777" w:rsidR="000E1DCC" w:rsidRPr="000402FC" w:rsidRDefault="000E1DCC" w:rsidP="00AD4083">
            <w:pPr>
              <w:pStyle w:val="CRCoverPage"/>
              <w:spacing w:after="0"/>
              <w:rPr>
                <w:noProof/>
                <w:sz w:val="8"/>
                <w:szCs w:val="8"/>
              </w:rPr>
            </w:pPr>
          </w:p>
        </w:tc>
      </w:tr>
      <w:tr w:rsidR="000E1DCC" w:rsidRPr="000402FC" w14:paraId="69CE69A1" w14:textId="77777777" w:rsidTr="00AD4083">
        <w:tc>
          <w:tcPr>
            <w:tcW w:w="142" w:type="dxa"/>
            <w:tcBorders>
              <w:left w:val="single" w:sz="4" w:space="0" w:color="auto"/>
            </w:tcBorders>
          </w:tcPr>
          <w:p w14:paraId="76B5474F" w14:textId="77777777" w:rsidR="000E1DCC" w:rsidRPr="000402FC" w:rsidRDefault="000E1DCC" w:rsidP="00AD4083">
            <w:pPr>
              <w:pStyle w:val="CRCoverPage"/>
              <w:spacing w:after="0"/>
              <w:jc w:val="right"/>
              <w:rPr>
                <w:noProof/>
              </w:rPr>
            </w:pPr>
          </w:p>
        </w:tc>
        <w:tc>
          <w:tcPr>
            <w:tcW w:w="1559" w:type="dxa"/>
            <w:shd w:val="pct30" w:color="FFFF00" w:fill="auto"/>
          </w:tcPr>
          <w:p w14:paraId="237D93D1" w14:textId="549EAD68" w:rsidR="000E1DCC" w:rsidRPr="000402FC" w:rsidRDefault="00000000" w:rsidP="00EC5871">
            <w:pPr>
              <w:pStyle w:val="CRCoverPage"/>
              <w:spacing w:after="0"/>
              <w:jc w:val="right"/>
              <w:rPr>
                <w:b/>
                <w:noProof/>
                <w:sz w:val="28"/>
              </w:rPr>
            </w:pPr>
            <w:fldSimple w:instr=" DOCPROPERTY  Spec#  \* MERGEFORMAT ">
              <w:r w:rsidR="003E34A3" w:rsidRPr="000402FC">
                <w:rPr>
                  <w:b/>
                  <w:noProof/>
                  <w:sz w:val="28"/>
                </w:rPr>
                <w:t>23</w:t>
              </w:r>
            </w:fldSimple>
            <w:r w:rsidR="003E34A3" w:rsidRPr="000402FC">
              <w:rPr>
                <w:b/>
                <w:noProof/>
                <w:sz w:val="28"/>
              </w:rPr>
              <w:t>.5</w:t>
            </w:r>
            <w:r w:rsidR="00925284">
              <w:rPr>
                <w:b/>
                <w:noProof/>
                <w:sz w:val="28"/>
              </w:rPr>
              <w:t>0</w:t>
            </w:r>
            <w:r w:rsidR="00EC5871">
              <w:rPr>
                <w:b/>
                <w:noProof/>
                <w:sz w:val="28"/>
              </w:rPr>
              <w:t>3</w:t>
            </w:r>
          </w:p>
        </w:tc>
        <w:tc>
          <w:tcPr>
            <w:tcW w:w="709" w:type="dxa"/>
          </w:tcPr>
          <w:p w14:paraId="239C84FB"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46A652AC" w14:textId="5B9A69D5" w:rsidR="000E1DCC" w:rsidRPr="000402FC" w:rsidRDefault="001738B2" w:rsidP="001738B2">
            <w:pPr>
              <w:pStyle w:val="CRCoverPage"/>
              <w:spacing w:after="0"/>
              <w:rPr>
                <w:noProof/>
                <w:lang w:eastAsia="ko-KR"/>
              </w:rPr>
            </w:pPr>
            <w:r>
              <w:rPr>
                <w:rFonts w:hint="eastAsia"/>
                <w:b/>
                <w:noProof/>
                <w:sz w:val="28"/>
                <w:lang w:eastAsia="ko-KR"/>
              </w:rPr>
              <w:t>1014</w:t>
            </w:r>
          </w:p>
        </w:tc>
        <w:tc>
          <w:tcPr>
            <w:tcW w:w="709" w:type="dxa"/>
          </w:tcPr>
          <w:p w14:paraId="75BE60E1"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397941F" w14:textId="31688786" w:rsidR="000E1DCC" w:rsidRPr="000402FC" w:rsidRDefault="000300BD" w:rsidP="00DB1C3E">
            <w:pPr>
              <w:pStyle w:val="CRCoverPage"/>
              <w:spacing w:after="0"/>
              <w:rPr>
                <w:b/>
                <w:noProof/>
                <w:sz w:val="28"/>
                <w:lang w:eastAsia="ko-KR"/>
              </w:rPr>
            </w:pPr>
            <w:r>
              <w:rPr>
                <w:b/>
                <w:noProof/>
                <w:sz w:val="28"/>
                <w:lang w:eastAsia="ko-KR"/>
              </w:rPr>
              <w:t>2</w:t>
            </w:r>
          </w:p>
        </w:tc>
        <w:tc>
          <w:tcPr>
            <w:tcW w:w="2410" w:type="dxa"/>
          </w:tcPr>
          <w:p w14:paraId="091A30D2"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4CCFADAC" w14:textId="27C904CB" w:rsidR="000E1DCC" w:rsidRPr="000402FC" w:rsidRDefault="00000000" w:rsidP="00FB75A2">
            <w:pPr>
              <w:pStyle w:val="CRCoverPage"/>
              <w:spacing w:after="0"/>
              <w:jc w:val="center"/>
              <w:rPr>
                <w:noProof/>
                <w:sz w:val="28"/>
              </w:rPr>
            </w:pPr>
            <w:fldSimple w:instr=" DOCPROPERTY  Version  \* MERGEFORMAT ">
              <w:fldSimple w:instr=" DOCPROPERTY  Revision  \* MERGEFORMAT ">
                <w:r w:rsidR="003E34A3" w:rsidRPr="000402FC">
                  <w:rPr>
                    <w:b/>
                    <w:noProof/>
                    <w:sz w:val="28"/>
                  </w:rPr>
                  <w:t>1</w:t>
                </w:r>
                <w:r w:rsidR="00FB75A2">
                  <w:rPr>
                    <w:b/>
                    <w:noProof/>
                    <w:sz w:val="28"/>
                  </w:rPr>
                  <w:t>8</w:t>
                </w:r>
                <w:r w:rsidR="003E34A3" w:rsidRPr="000402FC">
                  <w:rPr>
                    <w:b/>
                    <w:noProof/>
                    <w:sz w:val="28"/>
                  </w:rPr>
                  <w:t>.</w:t>
                </w:r>
                <w:r w:rsidR="00953B50">
                  <w:rPr>
                    <w:b/>
                    <w:noProof/>
                    <w:sz w:val="28"/>
                  </w:rPr>
                  <w:t>1</w:t>
                </w:r>
                <w:r w:rsidR="003E34A3" w:rsidRPr="000402FC">
                  <w:rPr>
                    <w:b/>
                    <w:noProof/>
                    <w:sz w:val="28"/>
                  </w:rPr>
                  <w:t>.0</w:t>
                </w:r>
              </w:fldSimple>
            </w:fldSimple>
          </w:p>
        </w:tc>
        <w:tc>
          <w:tcPr>
            <w:tcW w:w="143" w:type="dxa"/>
            <w:tcBorders>
              <w:right w:val="single" w:sz="4" w:space="0" w:color="auto"/>
            </w:tcBorders>
          </w:tcPr>
          <w:p w14:paraId="564680F7" w14:textId="77777777" w:rsidR="000E1DCC" w:rsidRPr="000402FC" w:rsidRDefault="000E1DCC" w:rsidP="00AD4083">
            <w:pPr>
              <w:pStyle w:val="CRCoverPage"/>
              <w:spacing w:after="0"/>
              <w:rPr>
                <w:noProof/>
              </w:rPr>
            </w:pPr>
          </w:p>
        </w:tc>
      </w:tr>
      <w:tr w:rsidR="000E1DCC" w:rsidRPr="000402FC" w14:paraId="482766E7" w14:textId="77777777" w:rsidTr="00AD4083">
        <w:tc>
          <w:tcPr>
            <w:tcW w:w="9641" w:type="dxa"/>
            <w:gridSpan w:val="9"/>
            <w:tcBorders>
              <w:left w:val="single" w:sz="4" w:space="0" w:color="auto"/>
              <w:right w:val="single" w:sz="4" w:space="0" w:color="auto"/>
            </w:tcBorders>
          </w:tcPr>
          <w:p w14:paraId="2EB746E4" w14:textId="77777777" w:rsidR="000E1DCC" w:rsidRPr="000402FC" w:rsidRDefault="000E1DCC" w:rsidP="00AD4083">
            <w:pPr>
              <w:pStyle w:val="CRCoverPage"/>
              <w:spacing w:after="0"/>
              <w:rPr>
                <w:noProof/>
              </w:rPr>
            </w:pPr>
          </w:p>
        </w:tc>
      </w:tr>
      <w:tr w:rsidR="000E1DCC" w:rsidRPr="000402FC" w14:paraId="5FDBE34D" w14:textId="77777777" w:rsidTr="00AD4083">
        <w:tc>
          <w:tcPr>
            <w:tcW w:w="9641" w:type="dxa"/>
            <w:gridSpan w:val="9"/>
            <w:tcBorders>
              <w:top w:val="single" w:sz="4" w:space="0" w:color="auto"/>
            </w:tcBorders>
          </w:tcPr>
          <w:p w14:paraId="2AA39019"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Hyperlink"/>
                  <w:rFonts w:cs="Arial"/>
                  <w:b/>
                  <w:i/>
                  <w:noProof/>
                  <w:color w:val="FF0000"/>
                </w:rPr>
                <w:t>HE</w:t>
              </w:r>
              <w:bookmarkStart w:id="0" w:name="_Hlt497126619"/>
              <w:r w:rsidRPr="000402FC">
                <w:rPr>
                  <w:rStyle w:val="Hyperlink"/>
                  <w:rFonts w:cs="Arial"/>
                  <w:b/>
                  <w:i/>
                  <w:noProof/>
                  <w:color w:val="FF0000"/>
                </w:rPr>
                <w:t>L</w:t>
              </w:r>
              <w:bookmarkEnd w:id="0"/>
              <w:r w:rsidRPr="000402FC">
                <w:rPr>
                  <w:rStyle w:val="Hyperlink"/>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Hyperlink"/>
                  <w:rFonts w:cs="Arial"/>
                  <w:i/>
                  <w:noProof/>
                </w:rPr>
                <w:t>http://www.3gpp.org/Change-Requests</w:t>
              </w:r>
            </w:hyperlink>
            <w:r w:rsidRPr="000402FC">
              <w:rPr>
                <w:rFonts w:cs="Arial"/>
                <w:i/>
                <w:noProof/>
              </w:rPr>
              <w:t>.</w:t>
            </w:r>
          </w:p>
        </w:tc>
      </w:tr>
      <w:tr w:rsidR="000E1DCC" w:rsidRPr="000402FC" w14:paraId="09E7A460" w14:textId="77777777" w:rsidTr="00AD4083">
        <w:tc>
          <w:tcPr>
            <w:tcW w:w="9641" w:type="dxa"/>
            <w:gridSpan w:val="9"/>
          </w:tcPr>
          <w:p w14:paraId="11ABE11C" w14:textId="77777777" w:rsidR="000E1DCC" w:rsidRPr="000402FC" w:rsidRDefault="000E1DCC" w:rsidP="00AD4083">
            <w:pPr>
              <w:pStyle w:val="CRCoverPage"/>
              <w:spacing w:after="0"/>
              <w:rPr>
                <w:noProof/>
                <w:sz w:val="8"/>
                <w:szCs w:val="8"/>
              </w:rPr>
            </w:pPr>
          </w:p>
        </w:tc>
      </w:tr>
    </w:tbl>
    <w:p w14:paraId="53540664"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0EE45D52" w14:textId="77777777" w:rsidTr="00A7671C">
        <w:tc>
          <w:tcPr>
            <w:tcW w:w="2835" w:type="dxa"/>
          </w:tcPr>
          <w:p w14:paraId="59860FA1"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07128383"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402FC" w:rsidRDefault="00F25D98" w:rsidP="001E41F3">
            <w:pPr>
              <w:pStyle w:val="CRCoverPage"/>
              <w:spacing w:after="0"/>
              <w:jc w:val="center"/>
              <w:rPr>
                <w:b/>
                <w:caps/>
                <w:noProof/>
              </w:rPr>
            </w:pPr>
          </w:p>
        </w:tc>
        <w:tc>
          <w:tcPr>
            <w:tcW w:w="2126" w:type="dxa"/>
          </w:tcPr>
          <w:p w14:paraId="2ED8415F"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402FC" w:rsidRDefault="00F25D98" w:rsidP="001E41F3">
            <w:pPr>
              <w:pStyle w:val="CRCoverPage"/>
              <w:spacing w:after="0"/>
              <w:jc w:val="center"/>
              <w:rPr>
                <w:b/>
                <w:caps/>
                <w:noProof/>
              </w:rPr>
            </w:pPr>
          </w:p>
        </w:tc>
        <w:tc>
          <w:tcPr>
            <w:tcW w:w="1418" w:type="dxa"/>
            <w:tcBorders>
              <w:left w:val="nil"/>
            </w:tcBorders>
          </w:tcPr>
          <w:p w14:paraId="656273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Pr="000402FC" w:rsidRDefault="00BE2CFD" w:rsidP="001E41F3">
            <w:pPr>
              <w:pStyle w:val="CRCoverPage"/>
              <w:spacing w:after="0"/>
              <w:jc w:val="center"/>
              <w:rPr>
                <w:b/>
                <w:bCs/>
                <w:caps/>
                <w:noProof/>
              </w:rPr>
            </w:pPr>
            <w:r w:rsidRPr="000402FC">
              <w:rPr>
                <w:b/>
                <w:bCs/>
                <w:caps/>
                <w:noProof/>
              </w:rPr>
              <w:t>X</w:t>
            </w:r>
          </w:p>
        </w:tc>
      </w:tr>
    </w:tbl>
    <w:p w14:paraId="69DCC391"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1618834" w14:textId="77777777" w:rsidTr="00547111">
        <w:tc>
          <w:tcPr>
            <w:tcW w:w="9640" w:type="dxa"/>
            <w:gridSpan w:val="11"/>
          </w:tcPr>
          <w:p w14:paraId="55477508" w14:textId="77777777" w:rsidR="001E41F3" w:rsidRPr="000402FC" w:rsidRDefault="001E41F3">
            <w:pPr>
              <w:pStyle w:val="CRCoverPage"/>
              <w:spacing w:after="0"/>
              <w:rPr>
                <w:noProof/>
                <w:sz w:val="8"/>
                <w:szCs w:val="8"/>
              </w:rPr>
            </w:pPr>
          </w:p>
        </w:tc>
      </w:tr>
      <w:tr w:rsidR="001E41F3" w:rsidRPr="000402FC" w14:paraId="58300953" w14:textId="77777777" w:rsidTr="00547111">
        <w:tc>
          <w:tcPr>
            <w:tcW w:w="1843" w:type="dxa"/>
            <w:tcBorders>
              <w:top w:val="single" w:sz="4" w:space="0" w:color="auto"/>
              <w:left w:val="single" w:sz="4" w:space="0" w:color="auto"/>
            </w:tcBorders>
          </w:tcPr>
          <w:p w14:paraId="05B2F3A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3D393EEE" w14:textId="656C82CA" w:rsidR="001E41F3" w:rsidRPr="000402FC" w:rsidRDefault="009C510A" w:rsidP="00EC1ADC">
            <w:pPr>
              <w:pStyle w:val="CRCoverPage"/>
              <w:spacing w:after="0"/>
              <w:ind w:left="100"/>
              <w:rPr>
                <w:noProof/>
                <w:lang w:eastAsia="ko-KR"/>
              </w:rPr>
            </w:pPr>
            <w:r>
              <w:rPr>
                <w:rFonts w:hint="eastAsia"/>
                <w:noProof/>
                <w:lang w:eastAsia="ko-KR"/>
              </w:rPr>
              <w:t>HR-SBO</w:t>
            </w:r>
            <w:r w:rsidR="00B92A51">
              <w:rPr>
                <w:noProof/>
                <w:lang w:eastAsia="ko-KR"/>
              </w:rPr>
              <w:t xml:space="preserve"> Session AMBR in VPLMN Specific Offloading Policy</w:t>
            </w:r>
          </w:p>
        </w:tc>
      </w:tr>
      <w:tr w:rsidR="001E41F3" w:rsidRPr="000402FC" w14:paraId="05C08479" w14:textId="77777777" w:rsidTr="00547111">
        <w:tc>
          <w:tcPr>
            <w:tcW w:w="1843" w:type="dxa"/>
            <w:tcBorders>
              <w:left w:val="single" w:sz="4" w:space="0" w:color="auto"/>
            </w:tcBorders>
          </w:tcPr>
          <w:p w14:paraId="45E29F53"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02FC" w:rsidRDefault="001E41F3">
            <w:pPr>
              <w:pStyle w:val="CRCoverPage"/>
              <w:spacing w:after="0"/>
              <w:rPr>
                <w:noProof/>
                <w:sz w:val="8"/>
                <w:szCs w:val="8"/>
              </w:rPr>
            </w:pPr>
          </w:p>
        </w:tc>
      </w:tr>
      <w:tr w:rsidR="001E41F3" w:rsidRPr="000402FC" w14:paraId="46D5D7C2" w14:textId="77777777" w:rsidTr="00547111">
        <w:tc>
          <w:tcPr>
            <w:tcW w:w="1843" w:type="dxa"/>
            <w:tcBorders>
              <w:left w:val="single" w:sz="4" w:space="0" w:color="auto"/>
            </w:tcBorders>
          </w:tcPr>
          <w:p w14:paraId="45A6C2C4"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98AA482" w14:textId="46F24BD8" w:rsidR="001E41F3" w:rsidRPr="000402FC" w:rsidRDefault="000300BD">
            <w:pPr>
              <w:pStyle w:val="CRCoverPage"/>
              <w:spacing w:after="0"/>
              <w:ind w:left="100"/>
              <w:rPr>
                <w:noProof/>
              </w:rPr>
            </w:pPr>
            <w:ins w:id="1" w:author="LTHBM10" w:date="2023-05-12T20:32:00Z">
              <w:r w:rsidRPr="00954433">
                <w:rPr>
                  <w:noProof/>
                </w:rPr>
                <w:t>Nokia, Nokia Shanghai Bell</w:t>
              </w:r>
            </w:ins>
            <w:ins w:id="2" w:author="LTHBM10" w:date="2023-05-12T20:33:00Z">
              <w:r>
                <w:t>, [</w:t>
              </w:r>
            </w:ins>
            <w:r w:rsidR="006F1293">
              <w:t>Samsung</w:t>
            </w:r>
            <w:ins w:id="3" w:author="LTHBM10" w:date="2023-05-12T20:33:00Z">
              <w:r>
                <w:t>]</w:t>
              </w:r>
            </w:ins>
          </w:p>
        </w:tc>
      </w:tr>
      <w:tr w:rsidR="001E41F3" w:rsidRPr="000402FC" w14:paraId="4196B218" w14:textId="77777777" w:rsidTr="00547111">
        <w:tc>
          <w:tcPr>
            <w:tcW w:w="1843" w:type="dxa"/>
            <w:tcBorders>
              <w:left w:val="single" w:sz="4" w:space="0" w:color="auto"/>
            </w:tcBorders>
          </w:tcPr>
          <w:p w14:paraId="14C300BA"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17FF8B7B" w14:textId="7F4EB083" w:rsidR="001E41F3" w:rsidRPr="000402FC" w:rsidRDefault="00C47185" w:rsidP="00547111">
            <w:pPr>
              <w:pStyle w:val="CRCoverPage"/>
              <w:spacing w:after="0"/>
              <w:ind w:left="100"/>
              <w:rPr>
                <w:noProof/>
              </w:rPr>
            </w:pPr>
            <w:r w:rsidRPr="000402FC">
              <w:t>SA2</w:t>
            </w:r>
          </w:p>
        </w:tc>
      </w:tr>
      <w:tr w:rsidR="001E41F3" w:rsidRPr="000402FC" w14:paraId="76303739" w14:textId="77777777" w:rsidTr="00547111">
        <w:tc>
          <w:tcPr>
            <w:tcW w:w="1843" w:type="dxa"/>
            <w:tcBorders>
              <w:left w:val="single" w:sz="4" w:space="0" w:color="auto"/>
            </w:tcBorders>
          </w:tcPr>
          <w:p w14:paraId="4D3B1657"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02FC" w:rsidRDefault="001E41F3">
            <w:pPr>
              <w:pStyle w:val="CRCoverPage"/>
              <w:spacing w:after="0"/>
              <w:rPr>
                <w:noProof/>
                <w:sz w:val="8"/>
                <w:szCs w:val="8"/>
              </w:rPr>
            </w:pPr>
          </w:p>
        </w:tc>
      </w:tr>
      <w:tr w:rsidR="001E41F3" w:rsidRPr="000402FC" w14:paraId="50563E52" w14:textId="77777777" w:rsidTr="00547111">
        <w:tc>
          <w:tcPr>
            <w:tcW w:w="1843" w:type="dxa"/>
            <w:tcBorders>
              <w:left w:val="single" w:sz="4" w:space="0" w:color="auto"/>
            </w:tcBorders>
          </w:tcPr>
          <w:p w14:paraId="32C381B7"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115414A3" w14:textId="237E62CC" w:rsidR="001E41F3" w:rsidRPr="000402FC" w:rsidRDefault="006F1293">
            <w:pPr>
              <w:pStyle w:val="CRCoverPage"/>
              <w:spacing w:after="0"/>
              <w:ind w:left="100"/>
              <w:rPr>
                <w:noProof/>
              </w:rPr>
            </w:pPr>
            <w:r>
              <w:t>EDGE_ph2</w:t>
            </w:r>
          </w:p>
        </w:tc>
        <w:tc>
          <w:tcPr>
            <w:tcW w:w="567" w:type="dxa"/>
            <w:tcBorders>
              <w:left w:val="nil"/>
            </w:tcBorders>
          </w:tcPr>
          <w:p w14:paraId="61A86BCF" w14:textId="77777777" w:rsidR="001E41F3" w:rsidRPr="000402FC" w:rsidRDefault="001E41F3">
            <w:pPr>
              <w:pStyle w:val="CRCoverPage"/>
              <w:spacing w:after="0"/>
              <w:ind w:right="100"/>
              <w:rPr>
                <w:noProof/>
              </w:rPr>
            </w:pPr>
          </w:p>
        </w:tc>
        <w:tc>
          <w:tcPr>
            <w:tcW w:w="1417" w:type="dxa"/>
            <w:gridSpan w:val="3"/>
            <w:tcBorders>
              <w:left w:val="nil"/>
            </w:tcBorders>
          </w:tcPr>
          <w:p w14:paraId="153CBFB1"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56929475" w14:textId="48E64461" w:rsidR="001E41F3" w:rsidRPr="000402FC" w:rsidRDefault="006F1293" w:rsidP="00B92A51">
            <w:pPr>
              <w:pStyle w:val="CRCoverPage"/>
              <w:spacing w:after="0"/>
              <w:ind w:left="100"/>
              <w:rPr>
                <w:noProof/>
              </w:rPr>
            </w:pPr>
            <w:r>
              <w:t>202</w:t>
            </w:r>
            <w:r w:rsidR="00210C56">
              <w:t>3</w:t>
            </w:r>
            <w:r w:rsidR="00432F4B">
              <w:t>-</w:t>
            </w:r>
            <w:r w:rsidR="000300BD">
              <w:t>05</w:t>
            </w:r>
            <w:r w:rsidR="00770D63">
              <w:t>-</w:t>
            </w:r>
            <w:r w:rsidR="00B92A51">
              <w:t>5</w:t>
            </w:r>
          </w:p>
        </w:tc>
      </w:tr>
      <w:tr w:rsidR="001E41F3" w:rsidRPr="000402FC" w14:paraId="690C7843" w14:textId="77777777" w:rsidTr="00547111">
        <w:tc>
          <w:tcPr>
            <w:tcW w:w="1843" w:type="dxa"/>
            <w:tcBorders>
              <w:left w:val="single" w:sz="4" w:space="0" w:color="auto"/>
            </w:tcBorders>
          </w:tcPr>
          <w:p w14:paraId="17A1A642" w14:textId="77777777" w:rsidR="001E41F3" w:rsidRPr="000402FC" w:rsidRDefault="001E41F3">
            <w:pPr>
              <w:pStyle w:val="CRCoverPage"/>
              <w:spacing w:after="0"/>
              <w:rPr>
                <w:b/>
                <w:i/>
                <w:noProof/>
                <w:sz w:val="8"/>
                <w:szCs w:val="8"/>
              </w:rPr>
            </w:pPr>
          </w:p>
        </w:tc>
        <w:tc>
          <w:tcPr>
            <w:tcW w:w="1986" w:type="dxa"/>
            <w:gridSpan w:val="4"/>
          </w:tcPr>
          <w:p w14:paraId="2F73FCFB" w14:textId="77777777" w:rsidR="001E41F3" w:rsidRPr="000402FC" w:rsidRDefault="001E41F3">
            <w:pPr>
              <w:pStyle w:val="CRCoverPage"/>
              <w:spacing w:after="0"/>
              <w:rPr>
                <w:noProof/>
                <w:sz w:val="8"/>
                <w:szCs w:val="8"/>
              </w:rPr>
            </w:pPr>
          </w:p>
        </w:tc>
        <w:tc>
          <w:tcPr>
            <w:tcW w:w="2267" w:type="dxa"/>
            <w:gridSpan w:val="2"/>
          </w:tcPr>
          <w:p w14:paraId="0FBCFC35" w14:textId="77777777" w:rsidR="001E41F3" w:rsidRPr="000402FC" w:rsidRDefault="001E41F3">
            <w:pPr>
              <w:pStyle w:val="CRCoverPage"/>
              <w:spacing w:after="0"/>
              <w:rPr>
                <w:noProof/>
                <w:sz w:val="8"/>
                <w:szCs w:val="8"/>
              </w:rPr>
            </w:pPr>
          </w:p>
        </w:tc>
        <w:tc>
          <w:tcPr>
            <w:tcW w:w="1417" w:type="dxa"/>
            <w:gridSpan w:val="3"/>
          </w:tcPr>
          <w:p w14:paraId="60243A9E"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02FC" w:rsidRDefault="001E41F3">
            <w:pPr>
              <w:pStyle w:val="CRCoverPage"/>
              <w:spacing w:after="0"/>
              <w:rPr>
                <w:noProof/>
                <w:sz w:val="8"/>
                <w:szCs w:val="8"/>
              </w:rPr>
            </w:pPr>
          </w:p>
        </w:tc>
      </w:tr>
      <w:tr w:rsidR="001E41F3" w:rsidRPr="000402FC" w14:paraId="13D4AF59" w14:textId="77777777" w:rsidTr="00547111">
        <w:trPr>
          <w:cantSplit/>
        </w:trPr>
        <w:tc>
          <w:tcPr>
            <w:tcW w:w="1843" w:type="dxa"/>
            <w:tcBorders>
              <w:left w:val="single" w:sz="4" w:space="0" w:color="auto"/>
            </w:tcBorders>
          </w:tcPr>
          <w:p w14:paraId="1E6EA205"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154A6113" w14:textId="66E3922E"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Pr="000402FC" w:rsidRDefault="001E41F3">
            <w:pPr>
              <w:pStyle w:val="CRCoverPage"/>
              <w:spacing w:after="0"/>
              <w:rPr>
                <w:noProof/>
              </w:rPr>
            </w:pPr>
          </w:p>
        </w:tc>
        <w:tc>
          <w:tcPr>
            <w:tcW w:w="1417" w:type="dxa"/>
            <w:gridSpan w:val="3"/>
            <w:tcBorders>
              <w:left w:val="nil"/>
            </w:tcBorders>
          </w:tcPr>
          <w:p w14:paraId="42CDCEE5"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6C870B98" w14:textId="3448C1C0" w:rsidR="001E41F3" w:rsidRPr="000402FC" w:rsidRDefault="00D162AE">
            <w:pPr>
              <w:pStyle w:val="CRCoverPage"/>
              <w:spacing w:after="0"/>
              <w:ind w:left="100"/>
              <w:rPr>
                <w:noProof/>
              </w:rPr>
            </w:pPr>
            <w:r w:rsidRPr="000402FC">
              <w:t>Rel-1</w:t>
            </w:r>
            <w:r w:rsidR="006F1293">
              <w:t>8</w:t>
            </w:r>
          </w:p>
        </w:tc>
      </w:tr>
      <w:tr w:rsidR="001E41F3" w:rsidRPr="000402FC" w14:paraId="30122F0C" w14:textId="77777777" w:rsidTr="00547111">
        <w:tc>
          <w:tcPr>
            <w:tcW w:w="1843" w:type="dxa"/>
            <w:tcBorders>
              <w:left w:val="single" w:sz="4" w:space="0" w:color="auto"/>
              <w:bottom w:val="single" w:sz="4" w:space="0" w:color="auto"/>
            </w:tcBorders>
          </w:tcPr>
          <w:p w14:paraId="615796D0"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05D36727"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Hyperlink"/>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1A28F380" w14:textId="0CF16BFB"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7FBEB8E7" w14:textId="77777777" w:rsidTr="00547111">
        <w:tc>
          <w:tcPr>
            <w:tcW w:w="1843" w:type="dxa"/>
          </w:tcPr>
          <w:p w14:paraId="44A3A604" w14:textId="77777777" w:rsidR="001E41F3" w:rsidRPr="000402FC" w:rsidRDefault="001E41F3">
            <w:pPr>
              <w:pStyle w:val="CRCoverPage"/>
              <w:spacing w:after="0"/>
              <w:rPr>
                <w:b/>
                <w:i/>
                <w:noProof/>
                <w:sz w:val="8"/>
                <w:szCs w:val="8"/>
              </w:rPr>
            </w:pPr>
          </w:p>
        </w:tc>
        <w:tc>
          <w:tcPr>
            <w:tcW w:w="7797" w:type="dxa"/>
            <w:gridSpan w:val="10"/>
          </w:tcPr>
          <w:p w14:paraId="5524CC4E" w14:textId="77777777" w:rsidR="001E41F3" w:rsidRPr="000402FC" w:rsidRDefault="001E41F3">
            <w:pPr>
              <w:pStyle w:val="CRCoverPage"/>
              <w:spacing w:after="0"/>
              <w:rPr>
                <w:noProof/>
                <w:sz w:val="8"/>
                <w:szCs w:val="8"/>
              </w:rPr>
            </w:pPr>
          </w:p>
        </w:tc>
      </w:tr>
      <w:tr w:rsidR="001E41F3" w:rsidRPr="000402FC" w14:paraId="1256F52C" w14:textId="77777777" w:rsidTr="00547111">
        <w:tc>
          <w:tcPr>
            <w:tcW w:w="2694" w:type="dxa"/>
            <w:gridSpan w:val="2"/>
            <w:tcBorders>
              <w:top w:val="single" w:sz="4" w:space="0" w:color="auto"/>
              <w:left w:val="single" w:sz="4" w:space="0" w:color="auto"/>
            </w:tcBorders>
          </w:tcPr>
          <w:p w14:paraId="52C87DB0"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C4D50A" w:rsidR="00B92A51" w:rsidRPr="00983089" w:rsidRDefault="00B92A51" w:rsidP="000456EC">
            <w:pPr>
              <w:pStyle w:val="CRCoverPage"/>
              <w:spacing w:after="0"/>
              <w:rPr>
                <w:noProof/>
                <w:lang w:eastAsia="ko-KR"/>
              </w:rPr>
            </w:pPr>
            <w:r>
              <w:rPr>
                <w:noProof/>
                <w:lang w:eastAsia="ko-KR"/>
              </w:rPr>
              <w:t xml:space="preserve">In order to provide the </w:t>
            </w:r>
            <w:r w:rsidR="000456EC">
              <w:rPr>
                <w:noProof/>
                <w:lang w:eastAsia="ko-KR"/>
              </w:rPr>
              <w:t>s</w:t>
            </w:r>
            <w:r>
              <w:rPr>
                <w:noProof/>
                <w:lang w:eastAsia="ko-KR"/>
              </w:rPr>
              <w:t>ession level QoS controllability of the local part of DN in VPLMN for HR-SBO Session, HR-SBO Session AMBR is required in VPLMN Specific Offloading Policy. Its enforcement is done in V-SMF in VPLMN.</w:t>
            </w:r>
          </w:p>
        </w:tc>
      </w:tr>
      <w:tr w:rsidR="001E41F3" w:rsidRPr="000402FC" w14:paraId="4CA74D09" w14:textId="77777777" w:rsidTr="00547111">
        <w:tc>
          <w:tcPr>
            <w:tcW w:w="2694" w:type="dxa"/>
            <w:gridSpan w:val="2"/>
            <w:tcBorders>
              <w:left w:val="single" w:sz="4" w:space="0" w:color="auto"/>
            </w:tcBorders>
          </w:tcPr>
          <w:p w14:paraId="2D0866D6"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F233E" w:rsidRDefault="001E41F3">
            <w:pPr>
              <w:pStyle w:val="CRCoverPage"/>
              <w:spacing w:after="0"/>
              <w:rPr>
                <w:noProof/>
                <w:sz w:val="8"/>
                <w:szCs w:val="8"/>
              </w:rPr>
            </w:pPr>
          </w:p>
        </w:tc>
      </w:tr>
      <w:tr w:rsidR="001E41F3" w:rsidRPr="000402FC" w14:paraId="21016551" w14:textId="77777777" w:rsidTr="00547111">
        <w:tc>
          <w:tcPr>
            <w:tcW w:w="2694" w:type="dxa"/>
            <w:gridSpan w:val="2"/>
            <w:tcBorders>
              <w:left w:val="single" w:sz="4" w:space="0" w:color="auto"/>
            </w:tcBorders>
          </w:tcPr>
          <w:p w14:paraId="49433147"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31C656EC" w14:textId="516F956D" w:rsidR="007F4A13" w:rsidRPr="000402FC" w:rsidRDefault="001F233E" w:rsidP="00190338">
            <w:pPr>
              <w:pStyle w:val="CRCoverPage"/>
              <w:spacing w:after="0"/>
              <w:rPr>
                <w:noProof/>
              </w:rPr>
            </w:pPr>
            <w:r>
              <w:rPr>
                <w:noProof/>
              </w:rPr>
              <w:t xml:space="preserve">It is proposed to </w:t>
            </w:r>
            <w:r w:rsidR="00F95A74">
              <w:rPr>
                <w:noProof/>
              </w:rPr>
              <w:t>add</w:t>
            </w:r>
            <w:r w:rsidR="00AC21D4">
              <w:rPr>
                <w:noProof/>
              </w:rPr>
              <w:t xml:space="preserve"> </w:t>
            </w:r>
            <w:r w:rsidR="007F4A13">
              <w:rPr>
                <w:noProof/>
              </w:rPr>
              <w:t xml:space="preserve">the </w:t>
            </w:r>
            <w:r w:rsidR="00B92A51">
              <w:rPr>
                <w:noProof/>
              </w:rPr>
              <w:t>Authorized Session AMBR for the local part of DN in VPLMN Specific Offloading Policy</w:t>
            </w:r>
          </w:p>
        </w:tc>
      </w:tr>
      <w:tr w:rsidR="001E41F3" w:rsidRPr="000402FC" w14:paraId="1F886379" w14:textId="77777777" w:rsidTr="00547111">
        <w:tc>
          <w:tcPr>
            <w:tcW w:w="2694" w:type="dxa"/>
            <w:gridSpan w:val="2"/>
            <w:tcBorders>
              <w:left w:val="single" w:sz="4" w:space="0" w:color="auto"/>
            </w:tcBorders>
          </w:tcPr>
          <w:p w14:paraId="4D989623" w14:textId="77777777" w:rsidR="001E41F3" w:rsidRPr="000402FC" w:rsidRDefault="001E41F3">
            <w:pPr>
              <w:pStyle w:val="CRCoverPage"/>
              <w:spacing w:after="0"/>
              <w:rPr>
                <w:b/>
                <w:i/>
                <w:noProof/>
                <w:sz w:val="8"/>
                <w:szCs w:val="8"/>
                <w:lang w:eastAsia="ko-KR"/>
              </w:rPr>
            </w:pPr>
          </w:p>
        </w:tc>
        <w:tc>
          <w:tcPr>
            <w:tcW w:w="6946" w:type="dxa"/>
            <w:gridSpan w:val="9"/>
            <w:tcBorders>
              <w:right w:val="single" w:sz="4" w:space="0" w:color="auto"/>
            </w:tcBorders>
          </w:tcPr>
          <w:p w14:paraId="71C4A204" w14:textId="77777777" w:rsidR="001E41F3" w:rsidRPr="00190338" w:rsidRDefault="001E41F3">
            <w:pPr>
              <w:pStyle w:val="CRCoverPage"/>
              <w:spacing w:after="0"/>
              <w:rPr>
                <w:noProof/>
                <w:sz w:val="8"/>
                <w:szCs w:val="8"/>
              </w:rPr>
            </w:pPr>
          </w:p>
        </w:tc>
      </w:tr>
      <w:tr w:rsidR="001E41F3" w:rsidRPr="000402FC" w14:paraId="678D7BF9" w14:textId="77777777" w:rsidTr="00547111">
        <w:tc>
          <w:tcPr>
            <w:tcW w:w="2694" w:type="dxa"/>
            <w:gridSpan w:val="2"/>
            <w:tcBorders>
              <w:left w:val="single" w:sz="4" w:space="0" w:color="auto"/>
              <w:bottom w:val="single" w:sz="4" w:space="0" w:color="auto"/>
            </w:tcBorders>
          </w:tcPr>
          <w:p w14:paraId="4E5CE1B6"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4B704D" w:rsidR="001E41F3" w:rsidRPr="000402FC" w:rsidRDefault="00190338" w:rsidP="00190338">
            <w:pPr>
              <w:pStyle w:val="CRCoverPage"/>
              <w:spacing w:after="0"/>
              <w:rPr>
                <w:noProof/>
              </w:rPr>
            </w:pPr>
            <w:r>
              <w:rPr>
                <w:noProof/>
                <w:lang w:eastAsia="ko-KR"/>
              </w:rPr>
              <w:t>The VPLMN Specific Session AMBR for the local part of DN cannot be supported.</w:t>
            </w:r>
          </w:p>
        </w:tc>
      </w:tr>
      <w:tr w:rsidR="001E41F3" w:rsidRPr="000402FC" w14:paraId="034AF533" w14:textId="77777777" w:rsidTr="00547111">
        <w:tc>
          <w:tcPr>
            <w:tcW w:w="2694" w:type="dxa"/>
            <w:gridSpan w:val="2"/>
          </w:tcPr>
          <w:p w14:paraId="39D9EB5B" w14:textId="77777777" w:rsidR="001E41F3" w:rsidRPr="000402FC" w:rsidRDefault="001E41F3">
            <w:pPr>
              <w:pStyle w:val="CRCoverPage"/>
              <w:spacing w:after="0"/>
              <w:rPr>
                <w:b/>
                <w:i/>
                <w:noProof/>
                <w:sz w:val="8"/>
                <w:szCs w:val="8"/>
              </w:rPr>
            </w:pPr>
          </w:p>
        </w:tc>
        <w:tc>
          <w:tcPr>
            <w:tcW w:w="6946" w:type="dxa"/>
            <w:gridSpan w:val="9"/>
          </w:tcPr>
          <w:p w14:paraId="7826CB1C" w14:textId="77777777" w:rsidR="001E41F3" w:rsidRPr="000402FC" w:rsidRDefault="001E41F3">
            <w:pPr>
              <w:pStyle w:val="CRCoverPage"/>
              <w:spacing w:after="0"/>
              <w:rPr>
                <w:noProof/>
                <w:sz w:val="8"/>
                <w:szCs w:val="8"/>
              </w:rPr>
            </w:pPr>
          </w:p>
        </w:tc>
      </w:tr>
      <w:tr w:rsidR="001E41F3" w:rsidRPr="000402FC" w14:paraId="6A17D7AC" w14:textId="77777777" w:rsidTr="00547111">
        <w:tc>
          <w:tcPr>
            <w:tcW w:w="2694" w:type="dxa"/>
            <w:gridSpan w:val="2"/>
            <w:tcBorders>
              <w:top w:val="single" w:sz="4" w:space="0" w:color="auto"/>
              <w:left w:val="single" w:sz="4" w:space="0" w:color="auto"/>
            </w:tcBorders>
          </w:tcPr>
          <w:p w14:paraId="6DAD5B1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8ADCD5" w:rsidR="001E41F3" w:rsidRPr="000402FC" w:rsidRDefault="001E34D7" w:rsidP="007F4A13">
            <w:pPr>
              <w:pStyle w:val="CRCoverPage"/>
              <w:spacing w:after="0"/>
              <w:rPr>
                <w:noProof/>
                <w:lang w:eastAsia="ko-KR"/>
              </w:rPr>
            </w:pPr>
            <w:r>
              <w:rPr>
                <w:noProof/>
                <w:lang w:eastAsia="ko-KR"/>
              </w:rPr>
              <w:t>6.4</w:t>
            </w:r>
          </w:p>
        </w:tc>
      </w:tr>
      <w:tr w:rsidR="001E41F3" w:rsidRPr="000402FC" w14:paraId="56E1E6C3" w14:textId="77777777" w:rsidTr="00547111">
        <w:tc>
          <w:tcPr>
            <w:tcW w:w="2694" w:type="dxa"/>
            <w:gridSpan w:val="2"/>
            <w:tcBorders>
              <w:left w:val="single" w:sz="4" w:space="0" w:color="auto"/>
            </w:tcBorders>
          </w:tcPr>
          <w:p w14:paraId="2FB9DE7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402FC" w:rsidRDefault="001E41F3">
            <w:pPr>
              <w:pStyle w:val="CRCoverPage"/>
              <w:spacing w:after="0"/>
              <w:rPr>
                <w:noProof/>
                <w:sz w:val="8"/>
                <w:szCs w:val="8"/>
              </w:rPr>
            </w:pPr>
          </w:p>
        </w:tc>
      </w:tr>
      <w:tr w:rsidR="001E41F3" w:rsidRPr="000402FC" w14:paraId="76F95A8B" w14:textId="77777777" w:rsidTr="00547111">
        <w:tc>
          <w:tcPr>
            <w:tcW w:w="2694" w:type="dxa"/>
            <w:gridSpan w:val="2"/>
            <w:tcBorders>
              <w:left w:val="single" w:sz="4" w:space="0" w:color="auto"/>
            </w:tcBorders>
          </w:tcPr>
          <w:p w14:paraId="335EAB52"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304CCBCB"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402FC" w:rsidRDefault="001E41F3">
            <w:pPr>
              <w:pStyle w:val="CRCoverPage"/>
              <w:spacing w:after="0"/>
              <w:ind w:left="99"/>
              <w:rPr>
                <w:noProof/>
              </w:rPr>
            </w:pPr>
          </w:p>
        </w:tc>
      </w:tr>
      <w:tr w:rsidR="001E41F3" w:rsidRPr="000402FC" w14:paraId="34ACE2EB" w14:textId="77777777" w:rsidTr="00547111">
        <w:tc>
          <w:tcPr>
            <w:tcW w:w="2694" w:type="dxa"/>
            <w:gridSpan w:val="2"/>
            <w:tcBorders>
              <w:left w:val="single" w:sz="4" w:space="0" w:color="auto"/>
            </w:tcBorders>
          </w:tcPr>
          <w:p w14:paraId="571382F3"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CFE32A" w:rsidR="001E41F3" w:rsidRPr="000402FC"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22D0A0" w:rsidR="001E41F3" w:rsidRPr="000402FC" w:rsidRDefault="0019033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42398B96" w14:textId="56BFA4D1" w:rsidR="001E41F3" w:rsidRPr="000402FC" w:rsidRDefault="00190338" w:rsidP="004F2ED5">
            <w:pPr>
              <w:pStyle w:val="CRCoverPage"/>
              <w:spacing w:after="0"/>
              <w:ind w:left="99"/>
              <w:rPr>
                <w:noProof/>
              </w:rPr>
            </w:pPr>
            <w:r w:rsidRPr="000402FC">
              <w:rPr>
                <w:noProof/>
              </w:rPr>
              <w:t>TS/TR ... CR ...</w:t>
            </w:r>
          </w:p>
        </w:tc>
      </w:tr>
      <w:tr w:rsidR="001E41F3" w:rsidRPr="000402FC" w14:paraId="446DDBAC" w14:textId="77777777" w:rsidTr="00547111">
        <w:tc>
          <w:tcPr>
            <w:tcW w:w="2694" w:type="dxa"/>
            <w:gridSpan w:val="2"/>
            <w:tcBorders>
              <w:left w:val="single" w:sz="4" w:space="0" w:color="auto"/>
            </w:tcBorders>
          </w:tcPr>
          <w:p w14:paraId="678A1AA6"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C6B78" w:rsidR="001E41F3" w:rsidRPr="000402FC" w:rsidRDefault="00F07832">
            <w:pPr>
              <w:pStyle w:val="CRCoverPage"/>
              <w:spacing w:after="0"/>
              <w:jc w:val="center"/>
              <w:rPr>
                <w:b/>
                <w:caps/>
                <w:noProof/>
              </w:rPr>
            </w:pPr>
            <w:r w:rsidRPr="000402FC">
              <w:rPr>
                <w:b/>
                <w:caps/>
                <w:noProof/>
              </w:rPr>
              <w:t>X</w:t>
            </w:r>
          </w:p>
        </w:tc>
        <w:tc>
          <w:tcPr>
            <w:tcW w:w="2977" w:type="dxa"/>
            <w:gridSpan w:val="4"/>
          </w:tcPr>
          <w:p w14:paraId="1A4306D9"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55C714D2" w14:textId="77777777" w:rsidTr="00547111">
        <w:tc>
          <w:tcPr>
            <w:tcW w:w="2694" w:type="dxa"/>
            <w:gridSpan w:val="2"/>
            <w:tcBorders>
              <w:left w:val="single" w:sz="4" w:space="0" w:color="auto"/>
            </w:tcBorders>
          </w:tcPr>
          <w:p w14:paraId="45913E62"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08764" w:rsidR="001E41F3" w:rsidRPr="000402FC" w:rsidRDefault="00F07832">
            <w:pPr>
              <w:pStyle w:val="CRCoverPage"/>
              <w:spacing w:after="0"/>
              <w:jc w:val="center"/>
              <w:rPr>
                <w:b/>
                <w:caps/>
                <w:noProof/>
              </w:rPr>
            </w:pPr>
            <w:r w:rsidRPr="000402FC">
              <w:rPr>
                <w:b/>
                <w:caps/>
                <w:noProof/>
              </w:rPr>
              <w:t>X</w:t>
            </w:r>
          </w:p>
        </w:tc>
        <w:tc>
          <w:tcPr>
            <w:tcW w:w="2977" w:type="dxa"/>
            <w:gridSpan w:val="4"/>
          </w:tcPr>
          <w:p w14:paraId="1B4FF921"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60DF82CC" w14:textId="77777777" w:rsidTr="008863B9">
        <w:tc>
          <w:tcPr>
            <w:tcW w:w="2694" w:type="dxa"/>
            <w:gridSpan w:val="2"/>
            <w:tcBorders>
              <w:left w:val="single" w:sz="4" w:space="0" w:color="auto"/>
            </w:tcBorders>
          </w:tcPr>
          <w:p w14:paraId="517696CD"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402FC" w:rsidRDefault="001E41F3">
            <w:pPr>
              <w:pStyle w:val="CRCoverPage"/>
              <w:spacing w:after="0"/>
              <w:rPr>
                <w:noProof/>
              </w:rPr>
            </w:pPr>
          </w:p>
        </w:tc>
      </w:tr>
      <w:tr w:rsidR="001E41F3" w:rsidRPr="000402FC" w14:paraId="556B87B6" w14:textId="77777777" w:rsidTr="008863B9">
        <w:tc>
          <w:tcPr>
            <w:tcW w:w="2694" w:type="dxa"/>
            <w:gridSpan w:val="2"/>
            <w:tcBorders>
              <w:left w:val="single" w:sz="4" w:space="0" w:color="auto"/>
              <w:bottom w:val="single" w:sz="4" w:space="0" w:color="auto"/>
            </w:tcBorders>
          </w:tcPr>
          <w:p w14:paraId="79A9C411"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402FC" w:rsidRDefault="001E41F3">
            <w:pPr>
              <w:pStyle w:val="CRCoverPage"/>
              <w:spacing w:after="0"/>
              <w:ind w:left="100"/>
              <w:rPr>
                <w:noProof/>
              </w:rPr>
            </w:pPr>
          </w:p>
        </w:tc>
      </w:tr>
      <w:tr w:rsidR="008863B9" w:rsidRPr="000402FC" w14:paraId="45BFE792" w14:textId="77777777" w:rsidTr="008863B9">
        <w:tc>
          <w:tcPr>
            <w:tcW w:w="2694" w:type="dxa"/>
            <w:gridSpan w:val="2"/>
            <w:tcBorders>
              <w:top w:val="single" w:sz="4" w:space="0" w:color="auto"/>
              <w:bottom w:val="single" w:sz="4" w:space="0" w:color="auto"/>
            </w:tcBorders>
          </w:tcPr>
          <w:p w14:paraId="194242DD"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402F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CB0434D"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ko-KR"/>
        </w:rPr>
        <w:sectPr w:rsidR="001E41F3">
          <w:headerReference w:type="even" r:id="rId12"/>
          <w:footnotePr>
            <w:numRestart w:val="eachSect"/>
          </w:footnotePr>
          <w:pgSz w:w="11907" w:h="16840" w:code="9"/>
          <w:pgMar w:top="1418" w:right="1134" w:bottom="1134" w:left="1134" w:header="680" w:footer="567" w:gutter="0"/>
          <w:cols w:space="720"/>
        </w:sectPr>
      </w:pPr>
    </w:p>
    <w:p w14:paraId="4D8186E9" w14:textId="02F0DB2F" w:rsidR="00D26AE4" w:rsidRDefault="00D26AE4" w:rsidP="00D26A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114668493"/>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14:paraId="2D3BECF7" w14:textId="77777777" w:rsidR="001A10E9" w:rsidRPr="003D4ABF" w:rsidRDefault="001A10E9" w:rsidP="001A10E9">
      <w:pPr>
        <w:pStyle w:val="Heading2"/>
      </w:pPr>
      <w:bookmarkStart w:id="5" w:name="_Toc19197386"/>
      <w:bookmarkStart w:id="6" w:name="_Toc27896539"/>
      <w:bookmarkStart w:id="7" w:name="_Toc36192707"/>
      <w:bookmarkStart w:id="8" w:name="_Toc37076438"/>
      <w:bookmarkStart w:id="9" w:name="_Toc45194888"/>
      <w:bookmarkStart w:id="10" w:name="_Toc47594300"/>
      <w:bookmarkStart w:id="11" w:name="_Toc51836931"/>
      <w:bookmarkStart w:id="12" w:name="_Toc122504210"/>
      <w:bookmarkStart w:id="13" w:name="_Toc122504179"/>
      <w:bookmarkStart w:id="14" w:name="_Toc19197268"/>
      <w:bookmarkStart w:id="15" w:name="_Toc27896421"/>
      <w:bookmarkStart w:id="16" w:name="_Toc36192588"/>
      <w:bookmarkStart w:id="17" w:name="_Toc37076319"/>
      <w:bookmarkStart w:id="18" w:name="_Toc45194765"/>
      <w:bookmarkStart w:id="19" w:name="_Toc47594177"/>
      <w:bookmarkStart w:id="20" w:name="_Toc51836808"/>
      <w:bookmarkStart w:id="21" w:name="_Toc122504063"/>
      <w:bookmarkEnd w:id="4"/>
      <w:r w:rsidRPr="003D4ABF">
        <w:t>6.4</w:t>
      </w:r>
      <w:r w:rsidRPr="003D4ABF">
        <w:tab/>
        <w:t>PDU Session related policy information</w:t>
      </w:r>
      <w:bookmarkEnd w:id="5"/>
      <w:bookmarkEnd w:id="6"/>
      <w:bookmarkEnd w:id="7"/>
      <w:bookmarkEnd w:id="8"/>
      <w:bookmarkEnd w:id="9"/>
      <w:bookmarkEnd w:id="10"/>
      <w:bookmarkEnd w:id="11"/>
      <w:bookmarkEnd w:id="12"/>
    </w:p>
    <w:p w14:paraId="6EFE8E2E" w14:textId="77777777" w:rsidR="001A10E9" w:rsidRPr="003D4ABF" w:rsidRDefault="001A10E9" w:rsidP="001A10E9">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36A15B5F" w14:textId="77777777" w:rsidR="001A10E9" w:rsidRPr="003D4ABF" w:rsidRDefault="001A10E9" w:rsidP="001A10E9">
      <w:pPr>
        <w:rPr>
          <w:rFonts w:eastAsia="DengXian"/>
        </w:rPr>
      </w:pPr>
      <w:r w:rsidRPr="003D4ABF">
        <w:rPr>
          <w:rFonts w:eastAsia="DengXian"/>
        </w:rPr>
        <w:t>Table 6.4-1 includes the PDU Session related policy information.</w:t>
      </w:r>
    </w:p>
    <w:p w14:paraId="673B0B46" w14:textId="77777777" w:rsidR="001A10E9" w:rsidRPr="003D4ABF" w:rsidRDefault="001A10E9" w:rsidP="001A10E9">
      <w:pPr>
        <w:rPr>
          <w:rFonts w:eastAsia="DengXian"/>
        </w:rPr>
      </w:pPr>
      <w:r w:rsidRPr="003D4ABF">
        <w:rPr>
          <w:rFonts w:eastAsia="DengXian"/>
        </w:rPr>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5F2C6C5F" w14:textId="77777777" w:rsidR="001A10E9" w:rsidRPr="003D4ABF" w:rsidRDefault="001A10E9" w:rsidP="001A10E9">
      <w:pPr>
        <w:pStyle w:val="TH"/>
      </w:pPr>
      <w:r w:rsidRPr="003D4ABF">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1A10E9" w:rsidRPr="003D4ABF" w14:paraId="2007B24B" w14:textId="77777777" w:rsidTr="00E636EF">
        <w:trPr>
          <w:tblHeader/>
        </w:trPr>
        <w:tc>
          <w:tcPr>
            <w:tcW w:w="2047" w:type="dxa"/>
          </w:tcPr>
          <w:p w14:paraId="46466096" w14:textId="77777777" w:rsidR="001A10E9" w:rsidRPr="003D4ABF" w:rsidRDefault="001A10E9" w:rsidP="00E636EF">
            <w:pPr>
              <w:pStyle w:val="TAH"/>
            </w:pPr>
            <w:r w:rsidRPr="003D4ABF">
              <w:t>Attribute</w:t>
            </w:r>
          </w:p>
        </w:tc>
        <w:tc>
          <w:tcPr>
            <w:tcW w:w="2741" w:type="dxa"/>
          </w:tcPr>
          <w:p w14:paraId="14F43FCC" w14:textId="77777777" w:rsidR="001A10E9" w:rsidRPr="003D4ABF" w:rsidRDefault="001A10E9" w:rsidP="00E636EF">
            <w:pPr>
              <w:pStyle w:val="TAH"/>
            </w:pPr>
            <w:r w:rsidRPr="003D4ABF">
              <w:t>Description</w:t>
            </w:r>
          </w:p>
        </w:tc>
        <w:tc>
          <w:tcPr>
            <w:tcW w:w="1620" w:type="dxa"/>
          </w:tcPr>
          <w:p w14:paraId="79403EC3" w14:textId="77777777" w:rsidR="001A10E9" w:rsidRPr="003D4ABF" w:rsidRDefault="001A10E9" w:rsidP="00E636EF">
            <w:pPr>
              <w:pStyle w:val="TAH"/>
            </w:pPr>
            <w:r w:rsidRPr="003D4ABF">
              <w:t>PCF permitted to modify for dynamically provided information</w:t>
            </w:r>
          </w:p>
        </w:tc>
        <w:tc>
          <w:tcPr>
            <w:tcW w:w="1260" w:type="dxa"/>
          </w:tcPr>
          <w:p w14:paraId="30B4ADE3" w14:textId="77777777" w:rsidR="001A10E9" w:rsidRPr="003D4ABF" w:rsidRDefault="001A10E9" w:rsidP="00E636EF">
            <w:pPr>
              <w:pStyle w:val="TAH"/>
            </w:pPr>
            <w:r w:rsidRPr="003D4ABF">
              <w:t>Scope</w:t>
            </w:r>
          </w:p>
        </w:tc>
        <w:tc>
          <w:tcPr>
            <w:tcW w:w="1800" w:type="dxa"/>
          </w:tcPr>
          <w:p w14:paraId="1E7F9870" w14:textId="77777777" w:rsidR="001A10E9" w:rsidRPr="003D4ABF" w:rsidRDefault="001A10E9" w:rsidP="00E636EF">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1A10E9" w:rsidRPr="003D4ABF" w14:paraId="1BC0FC7D" w14:textId="77777777" w:rsidTr="00E636EF">
        <w:tc>
          <w:tcPr>
            <w:tcW w:w="2047" w:type="dxa"/>
          </w:tcPr>
          <w:p w14:paraId="624FA429" w14:textId="77777777" w:rsidR="001A10E9" w:rsidRPr="003D4ABF" w:rsidRDefault="001A10E9" w:rsidP="00E636EF">
            <w:pPr>
              <w:pStyle w:val="TAL"/>
            </w:pPr>
            <w:r w:rsidRPr="003D4ABF">
              <w:t>Charging information</w:t>
            </w:r>
          </w:p>
        </w:tc>
        <w:tc>
          <w:tcPr>
            <w:tcW w:w="2741" w:type="dxa"/>
          </w:tcPr>
          <w:p w14:paraId="2459AC96" w14:textId="77777777" w:rsidR="001A10E9" w:rsidRPr="003D4ABF" w:rsidRDefault="001A10E9" w:rsidP="00E636EF">
            <w:pPr>
              <w:pStyle w:val="TAL"/>
            </w:pPr>
            <w:r w:rsidRPr="003D4ABF">
              <w:t>Defines the containing CHF address and optionally the associated CHF instance ID and CHF set ID.</w:t>
            </w:r>
          </w:p>
        </w:tc>
        <w:tc>
          <w:tcPr>
            <w:tcW w:w="1620" w:type="dxa"/>
          </w:tcPr>
          <w:p w14:paraId="1F3EBB5B" w14:textId="77777777" w:rsidR="001A10E9" w:rsidRPr="003D4ABF" w:rsidRDefault="001A10E9" w:rsidP="00E636EF">
            <w:pPr>
              <w:pStyle w:val="TAC"/>
            </w:pPr>
            <w:r w:rsidRPr="003D4ABF">
              <w:rPr>
                <w:rFonts w:eastAsia="DengXian"/>
                <w:lang w:eastAsia="zh-CN"/>
              </w:rPr>
              <w:t>No</w:t>
            </w:r>
          </w:p>
        </w:tc>
        <w:tc>
          <w:tcPr>
            <w:tcW w:w="1260" w:type="dxa"/>
          </w:tcPr>
          <w:p w14:paraId="44A642C3" w14:textId="77777777" w:rsidR="001A10E9" w:rsidRPr="003D4ABF" w:rsidRDefault="001A10E9" w:rsidP="00E636EF">
            <w:pPr>
              <w:pStyle w:val="TAC"/>
            </w:pPr>
            <w:r w:rsidRPr="003D4ABF">
              <w:t>PDU Session</w:t>
            </w:r>
          </w:p>
        </w:tc>
        <w:tc>
          <w:tcPr>
            <w:tcW w:w="1800" w:type="dxa"/>
          </w:tcPr>
          <w:p w14:paraId="395C0F3A" w14:textId="77777777" w:rsidR="001A10E9" w:rsidRPr="003D4ABF" w:rsidRDefault="001A10E9" w:rsidP="00E636EF">
            <w:pPr>
              <w:pStyle w:val="TAC"/>
            </w:pPr>
            <w:r w:rsidRPr="003D4ABF">
              <w:rPr>
                <w:rFonts w:eastAsia="DengXian"/>
              </w:rPr>
              <w:t>None</w:t>
            </w:r>
          </w:p>
        </w:tc>
      </w:tr>
      <w:tr w:rsidR="001A10E9" w:rsidRPr="003D4ABF" w14:paraId="237BE124" w14:textId="77777777" w:rsidTr="00E636EF">
        <w:tc>
          <w:tcPr>
            <w:tcW w:w="2047" w:type="dxa"/>
          </w:tcPr>
          <w:p w14:paraId="55A307C6" w14:textId="77777777" w:rsidR="001A10E9" w:rsidRPr="003D4ABF" w:rsidRDefault="001A10E9" w:rsidP="00E636EF">
            <w:pPr>
              <w:pStyle w:val="TAL"/>
            </w:pPr>
            <w:r w:rsidRPr="003D4ABF">
              <w:t>Default charging method</w:t>
            </w:r>
          </w:p>
        </w:tc>
        <w:tc>
          <w:tcPr>
            <w:tcW w:w="2741" w:type="dxa"/>
          </w:tcPr>
          <w:p w14:paraId="6A6E11E4" w14:textId="77777777" w:rsidR="001A10E9" w:rsidRPr="003D4ABF" w:rsidRDefault="001A10E9" w:rsidP="00E636EF">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1BB1454D" w14:textId="77777777" w:rsidR="001A10E9" w:rsidRPr="003D4ABF" w:rsidRDefault="001A10E9" w:rsidP="00E636EF">
            <w:pPr>
              <w:pStyle w:val="TAC"/>
            </w:pPr>
            <w:r w:rsidRPr="003D4ABF">
              <w:rPr>
                <w:rFonts w:eastAsia="DengXian"/>
                <w:lang w:eastAsia="zh-CN"/>
              </w:rPr>
              <w:t>No</w:t>
            </w:r>
          </w:p>
        </w:tc>
        <w:tc>
          <w:tcPr>
            <w:tcW w:w="1260" w:type="dxa"/>
          </w:tcPr>
          <w:p w14:paraId="7ABC5CE8" w14:textId="77777777" w:rsidR="001A10E9" w:rsidRPr="003D4ABF" w:rsidRDefault="001A10E9" w:rsidP="00E636EF">
            <w:pPr>
              <w:pStyle w:val="TAC"/>
            </w:pPr>
            <w:r w:rsidRPr="003D4ABF">
              <w:t>PDU Session</w:t>
            </w:r>
          </w:p>
        </w:tc>
        <w:tc>
          <w:tcPr>
            <w:tcW w:w="1800" w:type="dxa"/>
          </w:tcPr>
          <w:p w14:paraId="27452A7E" w14:textId="77777777" w:rsidR="001A10E9" w:rsidRPr="003D4ABF" w:rsidRDefault="001A10E9" w:rsidP="00E636EF">
            <w:pPr>
              <w:pStyle w:val="TAC"/>
            </w:pPr>
            <w:r w:rsidRPr="003D4ABF">
              <w:rPr>
                <w:rFonts w:eastAsia="DengXian"/>
              </w:rPr>
              <w:t>None</w:t>
            </w:r>
          </w:p>
        </w:tc>
      </w:tr>
      <w:tr w:rsidR="001A10E9" w:rsidRPr="003D4ABF" w14:paraId="0CC221E3" w14:textId="77777777" w:rsidTr="00E636EF">
        <w:tc>
          <w:tcPr>
            <w:tcW w:w="2047" w:type="dxa"/>
          </w:tcPr>
          <w:p w14:paraId="6278F2D9" w14:textId="77777777" w:rsidR="001A10E9" w:rsidRPr="003D4ABF" w:rsidRDefault="001A10E9" w:rsidP="00E636EF">
            <w:pPr>
              <w:pStyle w:val="TAL"/>
            </w:pPr>
            <w:r w:rsidRPr="003D4ABF">
              <w:t>PDU Session with offline charging only</w:t>
            </w:r>
          </w:p>
        </w:tc>
        <w:tc>
          <w:tcPr>
            <w:tcW w:w="2741" w:type="dxa"/>
          </w:tcPr>
          <w:p w14:paraId="550967B1" w14:textId="77777777" w:rsidR="001A10E9" w:rsidRPr="003D4ABF" w:rsidRDefault="001A10E9" w:rsidP="00E636EF">
            <w:pPr>
              <w:pStyle w:val="TAL"/>
            </w:pPr>
            <w:r w:rsidRPr="003D4ABF">
              <w:t>Indicates that the "online" charging method is never used for PCC rules in the PDU Session.</w:t>
            </w:r>
          </w:p>
        </w:tc>
        <w:tc>
          <w:tcPr>
            <w:tcW w:w="1620" w:type="dxa"/>
          </w:tcPr>
          <w:p w14:paraId="64DBCA9D" w14:textId="77777777" w:rsidR="001A10E9" w:rsidRPr="003D4ABF" w:rsidRDefault="001A10E9" w:rsidP="00E636EF">
            <w:pPr>
              <w:pStyle w:val="TAC"/>
            </w:pPr>
            <w:r w:rsidRPr="003D4ABF">
              <w:rPr>
                <w:rFonts w:eastAsia="DengXian"/>
                <w:lang w:eastAsia="zh-CN"/>
              </w:rPr>
              <w:t>No</w:t>
            </w:r>
          </w:p>
        </w:tc>
        <w:tc>
          <w:tcPr>
            <w:tcW w:w="1260" w:type="dxa"/>
          </w:tcPr>
          <w:p w14:paraId="5EF8D6A7" w14:textId="77777777" w:rsidR="001A10E9" w:rsidRPr="003D4ABF" w:rsidRDefault="001A10E9" w:rsidP="00E636EF">
            <w:pPr>
              <w:pStyle w:val="TAC"/>
            </w:pPr>
            <w:r w:rsidRPr="003D4ABF">
              <w:t>PDU Session</w:t>
            </w:r>
          </w:p>
        </w:tc>
        <w:tc>
          <w:tcPr>
            <w:tcW w:w="1800" w:type="dxa"/>
          </w:tcPr>
          <w:p w14:paraId="0B4FBAE9" w14:textId="77777777" w:rsidR="001A10E9" w:rsidRPr="003D4ABF" w:rsidRDefault="001A10E9" w:rsidP="00E636EF">
            <w:pPr>
              <w:pStyle w:val="TAC"/>
            </w:pPr>
            <w:r w:rsidRPr="003D4ABF">
              <w:rPr>
                <w:rFonts w:eastAsia="DengXian"/>
              </w:rPr>
              <w:t>Added</w:t>
            </w:r>
          </w:p>
        </w:tc>
      </w:tr>
      <w:tr w:rsidR="001A10E9" w:rsidRPr="003D4ABF" w14:paraId="0C9A2DCD" w14:textId="77777777" w:rsidTr="00E636EF">
        <w:tc>
          <w:tcPr>
            <w:tcW w:w="2047" w:type="dxa"/>
          </w:tcPr>
          <w:p w14:paraId="0E9ABF82" w14:textId="77777777" w:rsidR="001A10E9" w:rsidRPr="003D4ABF" w:rsidRDefault="001A10E9" w:rsidP="00E636EF">
            <w:pPr>
              <w:pStyle w:val="TAL"/>
            </w:pPr>
            <w:r w:rsidRPr="003D4ABF">
              <w:t>Policy control request trigger</w:t>
            </w:r>
          </w:p>
        </w:tc>
        <w:tc>
          <w:tcPr>
            <w:tcW w:w="2741" w:type="dxa"/>
          </w:tcPr>
          <w:p w14:paraId="61B1A0FC" w14:textId="77777777" w:rsidR="001A10E9" w:rsidRPr="003D4ABF" w:rsidRDefault="001A10E9" w:rsidP="00E636EF">
            <w:pPr>
              <w:pStyle w:val="TAL"/>
            </w:pPr>
            <w:r w:rsidRPr="003D4ABF">
              <w:t>Defines the event(s) that shall cause a re-request of PCC rules for the PDU Session.</w:t>
            </w:r>
          </w:p>
        </w:tc>
        <w:tc>
          <w:tcPr>
            <w:tcW w:w="1620" w:type="dxa"/>
          </w:tcPr>
          <w:p w14:paraId="7679DDAD" w14:textId="77777777" w:rsidR="001A10E9" w:rsidRPr="003D4ABF" w:rsidRDefault="001A10E9" w:rsidP="00E636EF">
            <w:pPr>
              <w:pStyle w:val="TAC"/>
            </w:pPr>
            <w:r w:rsidRPr="003D4ABF">
              <w:rPr>
                <w:rFonts w:eastAsia="DengXian"/>
              </w:rPr>
              <w:t>Yes</w:t>
            </w:r>
          </w:p>
        </w:tc>
        <w:tc>
          <w:tcPr>
            <w:tcW w:w="1260" w:type="dxa"/>
          </w:tcPr>
          <w:p w14:paraId="3C3A38E6" w14:textId="77777777" w:rsidR="001A10E9" w:rsidRPr="003D4ABF" w:rsidRDefault="001A10E9" w:rsidP="00E636EF">
            <w:pPr>
              <w:pStyle w:val="TAC"/>
            </w:pPr>
            <w:r w:rsidRPr="003D4ABF">
              <w:t>PDU Session</w:t>
            </w:r>
          </w:p>
        </w:tc>
        <w:tc>
          <w:tcPr>
            <w:tcW w:w="1800" w:type="dxa"/>
          </w:tcPr>
          <w:p w14:paraId="20A59D8F" w14:textId="77777777" w:rsidR="001A10E9" w:rsidRPr="003D4ABF" w:rsidRDefault="001A10E9" w:rsidP="00E636EF">
            <w:pPr>
              <w:pStyle w:val="TAC"/>
            </w:pPr>
            <w:r w:rsidRPr="003D4ABF">
              <w:rPr>
                <w:rFonts w:eastAsia="DengXian"/>
              </w:rPr>
              <w:t xml:space="preserve">Explicitly subscribed by invoking </w:t>
            </w:r>
            <w:proofErr w:type="spellStart"/>
            <w:r w:rsidRPr="003D4ABF">
              <w:rPr>
                <w:rFonts w:eastAsia="DengXian"/>
              </w:rPr>
              <w:t>Npcf_SMPolicyControl</w:t>
            </w:r>
            <w:proofErr w:type="spellEnd"/>
            <w:r w:rsidRPr="003D4ABF">
              <w:rPr>
                <w:rFonts w:eastAsia="DengXian"/>
              </w:rPr>
              <w:t xml:space="preserve"> service operation</w:t>
            </w:r>
          </w:p>
        </w:tc>
      </w:tr>
      <w:tr w:rsidR="001A10E9" w:rsidRPr="003D4ABF" w14:paraId="32A083D8" w14:textId="77777777" w:rsidTr="00E636EF">
        <w:tc>
          <w:tcPr>
            <w:tcW w:w="2047" w:type="dxa"/>
          </w:tcPr>
          <w:p w14:paraId="11DBC374" w14:textId="77777777" w:rsidR="001A10E9" w:rsidRPr="003D4ABF" w:rsidRDefault="001A10E9" w:rsidP="00E636EF">
            <w:pPr>
              <w:pStyle w:val="TAL"/>
            </w:pPr>
            <w:r w:rsidRPr="003D4ABF">
              <w:t>Authorized QoS per bearer (UE-initiated IP</w:t>
            </w:r>
            <w:r w:rsidRPr="003D4ABF">
              <w:noBreakHyphen/>
              <w:t>CAN bearer activation/modification)</w:t>
            </w:r>
          </w:p>
        </w:tc>
        <w:tc>
          <w:tcPr>
            <w:tcW w:w="2741" w:type="dxa"/>
          </w:tcPr>
          <w:p w14:paraId="36E5F289" w14:textId="77777777" w:rsidR="001A10E9" w:rsidRPr="003D4ABF" w:rsidRDefault="001A10E9" w:rsidP="00E636EF">
            <w:pPr>
              <w:pStyle w:val="TAL"/>
            </w:pPr>
            <w:r w:rsidRPr="003D4ABF">
              <w:t>Defines the authorised QoS for the IP</w:t>
            </w:r>
            <w:r w:rsidRPr="003D4ABF">
              <w:noBreakHyphen/>
              <w:t>CAN bearer (QCI, GBR, MBR).</w:t>
            </w:r>
          </w:p>
        </w:tc>
        <w:tc>
          <w:tcPr>
            <w:tcW w:w="1620" w:type="dxa"/>
          </w:tcPr>
          <w:p w14:paraId="2E9650DB" w14:textId="77777777" w:rsidR="001A10E9" w:rsidRPr="003D4ABF" w:rsidRDefault="001A10E9" w:rsidP="00E636EF">
            <w:pPr>
              <w:pStyle w:val="TAC"/>
            </w:pPr>
            <w:r w:rsidRPr="003D4ABF">
              <w:t>Yes</w:t>
            </w:r>
          </w:p>
        </w:tc>
        <w:tc>
          <w:tcPr>
            <w:tcW w:w="1260" w:type="dxa"/>
          </w:tcPr>
          <w:p w14:paraId="57A8A84A" w14:textId="77777777" w:rsidR="001A10E9" w:rsidRPr="003D4ABF" w:rsidRDefault="001A10E9" w:rsidP="00E636EF">
            <w:pPr>
              <w:pStyle w:val="TAC"/>
            </w:pPr>
            <w:r w:rsidRPr="003D4ABF">
              <w:t>IP</w:t>
            </w:r>
            <w:r w:rsidRPr="003D4ABF">
              <w:noBreakHyphen/>
              <w:t>CAN bearer</w:t>
            </w:r>
          </w:p>
        </w:tc>
        <w:tc>
          <w:tcPr>
            <w:tcW w:w="1800" w:type="dxa"/>
          </w:tcPr>
          <w:p w14:paraId="7C4D0AB4" w14:textId="77777777" w:rsidR="001A10E9" w:rsidRPr="003D4ABF" w:rsidRDefault="001A10E9" w:rsidP="00E636EF">
            <w:pPr>
              <w:pStyle w:val="TAC"/>
            </w:pPr>
            <w:r w:rsidRPr="003D4ABF">
              <w:t>Removed</w:t>
            </w:r>
          </w:p>
        </w:tc>
      </w:tr>
      <w:tr w:rsidR="001A10E9" w:rsidRPr="003D4ABF" w14:paraId="3A004EF1" w14:textId="77777777" w:rsidTr="00E636EF">
        <w:tc>
          <w:tcPr>
            <w:tcW w:w="2047" w:type="dxa"/>
          </w:tcPr>
          <w:p w14:paraId="52EEB109" w14:textId="77777777" w:rsidR="001A10E9" w:rsidRPr="003D4ABF" w:rsidRDefault="001A10E9" w:rsidP="00E636EF">
            <w:pPr>
              <w:pStyle w:val="TAL"/>
            </w:pPr>
            <w:r w:rsidRPr="003D4ABF">
              <w:t>Authorized MBR per QCI (</w:t>
            </w:r>
            <w:proofErr w:type="gramStart"/>
            <w:r w:rsidRPr="003D4ABF">
              <w:t>network initiated</w:t>
            </w:r>
            <w:proofErr w:type="gramEnd"/>
            <w:r w:rsidRPr="003D4ABF">
              <w:t xml:space="preserve"> IP</w:t>
            </w:r>
            <w:r w:rsidRPr="003D4ABF">
              <w:noBreakHyphen/>
              <w:t>CAN bearer activation/modification)</w:t>
            </w:r>
          </w:p>
        </w:tc>
        <w:tc>
          <w:tcPr>
            <w:tcW w:w="2741" w:type="dxa"/>
          </w:tcPr>
          <w:p w14:paraId="2A0A8F9F" w14:textId="77777777" w:rsidR="001A10E9" w:rsidRPr="003D4ABF" w:rsidRDefault="001A10E9" w:rsidP="00E636EF">
            <w:pPr>
              <w:pStyle w:val="TAL"/>
            </w:pPr>
            <w:r w:rsidRPr="003D4ABF">
              <w:t>Defines the authorised MBR per QCI.</w:t>
            </w:r>
          </w:p>
        </w:tc>
        <w:tc>
          <w:tcPr>
            <w:tcW w:w="1620" w:type="dxa"/>
          </w:tcPr>
          <w:p w14:paraId="72348912" w14:textId="77777777" w:rsidR="001A10E9" w:rsidRPr="003D4ABF" w:rsidRDefault="001A10E9" w:rsidP="00E636EF">
            <w:pPr>
              <w:pStyle w:val="TAC"/>
            </w:pPr>
            <w:r w:rsidRPr="003D4ABF">
              <w:t>Yes</w:t>
            </w:r>
          </w:p>
        </w:tc>
        <w:tc>
          <w:tcPr>
            <w:tcW w:w="1260" w:type="dxa"/>
          </w:tcPr>
          <w:p w14:paraId="647B6E39" w14:textId="77777777" w:rsidR="001A10E9" w:rsidRPr="003D4ABF" w:rsidRDefault="001A10E9" w:rsidP="00E636EF">
            <w:pPr>
              <w:pStyle w:val="TAC"/>
            </w:pPr>
            <w:r w:rsidRPr="003D4ABF">
              <w:t>IP</w:t>
            </w:r>
            <w:r w:rsidRPr="003D4ABF">
              <w:noBreakHyphen/>
              <w:t>CAN session</w:t>
            </w:r>
          </w:p>
        </w:tc>
        <w:tc>
          <w:tcPr>
            <w:tcW w:w="1800" w:type="dxa"/>
          </w:tcPr>
          <w:p w14:paraId="6E40761E" w14:textId="77777777" w:rsidR="001A10E9" w:rsidRPr="003D4ABF" w:rsidRDefault="001A10E9" w:rsidP="00E636EF">
            <w:pPr>
              <w:pStyle w:val="TAC"/>
            </w:pPr>
            <w:r w:rsidRPr="003D4ABF">
              <w:t>Removed</w:t>
            </w:r>
          </w:p>
        </w:tc>
      </w:tr>
      <w:tr w:rsidR="001A10E9" w:rsidRPr="003D4ABF" w14:paraId="6A7DE867" w14:textId="77777777" w:rsidTr="00E636EF">
        <w:tc>
          <w:tcPr>
            <w:tcW w:w="2047" w:type="dxa"/>
          </w:tcPr>
          <w:p w14:paraId="38E138B6" w14:textId="77777777" w:rsidR="001A10E9" w:rsidRPr="003D4ABF" w:rsidRDefault="001A10E9" w:rsidP="00E636EF">
            <w:pPr>
              <w:pStyle w:val="TAL"/>
            </w:pPr>
            <w:r w:rsidRPr="003D4ABF">
              <w:t>Revalidation time limit</w:t>
            </w:r>
          </w:p>
        </w:tc>
        <w:tc>
          <w:tcPr>
            <w:tcW w:w="2741" w:type="dxa"/>
          </w:tcPr>
          <w:p w14:paraId="33496AB2" w14:textId="77777777" w:rsidR="001A10E9" w:rsidRPr="003D4ABF" w:rsidRDefault="001A10E9" w:rsidP="00E636EF">
            <w:pPr>
              <w:pStyle w:val="TAL"/>
            </w:pPr>
            <w:r w:rsidRPr="003D4ABF">
              <w:t xml:space="preserve">Defines the </w:t>
            </w:r>
            <w:proofErr w:type="gramStart"/>
            <w:r w:rsidRPr="003D4ABF">
              <w:t>time period</w:t>
            </w:r>
            <w:proofErr w:type="gramEnd"/>
            <w:r w:rsidRPr="003D4ABF">
              <w:t xml:space="preserve"> within which the SMF shall perform a PCC rules request.</w:t>
            </w:r>
          </w:p>
        </w:tc>
        <w:tc>
          <w:tcPr>
            <w:tcW w:w="1620" w:type="dxa"/>
          </w:tcPr>
          <w:p w14:paraId="228EFA92" w14:textId="77777777" w:rsidR="001A10E9" w:rsidRPr="003D4ABF" w:rsidRDefault="001A10E9" w:rsidP="00E636EF">
            <w:pPr>
              <w:pStyle w:val="TAC"/>
            </w:pPr>
            <w:r w:rsidRPr="003D4ABF">
              <w:t>Yes</w:t>
            </w:r>
          </w:p>
        </w:tc>
        <w:tc>
          <w:tcPr>
            <w:tcW w:w="1260" w:type="dxa"/>
          </w:tcPr>
          <w:p w14:paraId="622F6697" w14:textId="77777777" w:rsidR="001A10E9" w:rsidRPr="003D4ABF" w:rsidRDefault="001A10E9" w:rsidP="00E636EF">
            <w:pPr>
              <w:pStyle w:val="TAC"/>
            </w:pPr>
            <w:r w:rsidRPr="003D4ABF">
              <w:t>PDU Session</w:t>
            </w:r>
          </w:p>
        </w:tc>
        <w:tc>
          <w:tcPr>
            <w:tcW w:w="1800" w:type="dxa"/>
          </w:tcPr>
          <w:p w14:paraId="4F7F877F" w14:textId="77777777" w:rsidR="001A10E9" w:rsidRPr="003D4ABF" w:rsidRDefault="001A10E9" w:rsidP="00E636EF">
            <w:pPr>
              <w:pStyle w:val="TAC"/>
            </w:pPr>
            <w:r w:rsidRPr="003D4ABF">
              <w:rPr>
                <w:rFonts w:eastAsia="DengXian"/>
                <w:lang w:eastAsia="zh-CN"/>
              </w:rPr>
              <w:t>None</w:t>
            </w:r>
          </w:p>
        </w:tc>
      </w:tr>
      <w:tr w:rsidR="001A10E9" w:rsidRPr="003D4ABF" w14:paraId="16A98F9B" w14:textId="77777777" w:rsidTr="00E636EF">
        <w:tc>
          <w:tcPr>
            <w:tcW w:w="2047" w:type="dxa"/>
          </w:tcPr>
          <w:p w14:paraId="7B49AC61" w14:textId="77777777" w:rsidR="001A10E9" w:rsidRPr="003D4ABF" w:rsidRDefault="001A10E9" w:rsidP="00E636EF">
            <w:pPr>
              <w:pStyle w:val="TAL"/>
            </w:pPr>
            <w:r w:rsidRPr="003D4ABF">
              <w:t>PRA Identifier(s)</w:t>
            </w:r>
          </w:p>
        </w:tc>
        <w:tc>
          <w:tcPr>
            <w:tcW w:w="2741" w:type="dxa"/>
          </w:tcPr>
          <w:p w14:paraId="5466F3D5" w14:textId="77777777" w:rsidR="001A10E9" w:rsidRPr="003D4ABF" w:rsidRDefault="001A10E9" w:rsidP="00E636EF">
            <w:pPr>
              <w:pStyle w:val="TAL"/>
            </w:pPr>
            <w:r w:rsidRPr="003D4ABF">
              <w:t>Defines the Presence Reporting Area(s) to monitor for the UE with respect to entering/leaving</w:t>
            </w:r>
          </w:p>
        </w:tc>
        <w:tc>
          <w:tcPr>
            <w:tcW w:w="1620" w:type="dxa"/>
          </w:tcPr>
          <w:p w14:paraId="0CA5101E" w14:textId="77777777" w:rsidR="001A10E9" w:rsidRPr="003D4ABF" w:rsidRDefault="001A10E9" w:rsidP="00E636EF">
            <w:pPr>
              <w:pStyle w:val="TAC"/>
            </w:pPr>
            <w:r w:rsidRPr="003D4ABF">
              <w:t>Yes</w:t>
            </w:r>
          </w:p>
        </w:tc>
        <w:tc>
          <w:tcPr>
            <w:tcW w:w="1260" w:type="dxa"/>
          </w:tcPr>
          <w:p w14:paraId="33680B4B" w14:textId="77777777" w:rsidR="001A10E9" w:rsidRPr="003D4ABF" w:rsidRDefault="001A10E9" w:rsidP="00E636EF">
            <w:pPr>
              <w:pStyle w:val="TAC"/>
            </w:pPr>
            <w:r w:rsidRPr="003D4ABF">
              <w:t>PDU Session</w:t>
            </w:r>
          </w:p>
        </w:tc>
        <w:tc>
          <w:tcPr>
            <w:tcW w:w="1800" w:type="dxa"/>
          </w:tcPr>
          <w:p w14:paraId="3985FF28" w14:textId="77777777" w:rsidR="001A10E9" w:rsidRPr="003D4ABF" w:rsidRDefault="001A10E9" w:rsidP="00E636EF">
            <w:pPr>
              <w:pStyle w:val="TAC"/>
              <w:rPr>
                <w:rFonts w:eastAsia="DengXian"/>
              </w:rPr>
            </w:pPr>
            <w:r w:rsidRPr="003D4ABF">
              <w:t>None but o</w:t>
            </w:r>
            <w:r w:rsidRPr="003D4ABF">
              <w:rPr>
                <w:rFonts w:eastAsia="DengXian"/>
              </w:rPr>
              <w:t>nly applicable to PCF</w:t>
            </w:r>
          </w:p>
          <w:p w14:paraId="649A833C" w14:textId="77777777" w:rsidR="001A10E9" w:rsidRPr="003D4ABF" w:rsidRDefault="001A10E9" w:rsidP="00E636EF">
            <w:pPr>
              <w:pStyle w:val="TAC"/>
            </w:pPr>
          </w:p>
        </w:tc>
      </w:tr>
      <w:tr w:rsidR="001A10E9" w:rsidRPr="003D4ABF" w14:paraId="663C4264" w14:textId="77777777" w:rsidTr="00E636EF">
        <w:tc>
          <w:tcPr>
            <w:tcW w:w="2047" w:type="dxa"/>
          </w:tcPr>
          <w:p w14:paraId="01F6FBFD" w14:textId="77777777" w:rsidR="001A10E9" w:rsidRPr="003D4ABF" w:rsidRDefault="001A10E9" w:rsidP="00E636EF">
            <w:pPr>
              <w:pStyle w:val="TAL"/>
            </w:pPr>
            <w:r w:rsidRPr="003D4ABF">
              <w:t>List(s) of Presence Reporting Area elements (NOTE 14)</w:t>
            </w:r>
          </w:p>
        </w:tc>
        <w:tc>
          <w:tcPr>
            <w:tcW w:w="2741" w:type="dxa"/>
          </w:tcPr>
          <w:p w14:paraId="7B2DC1BE" w14:textId="77777777" w:rsidR="001A10E9" w:rsidRPr="003D4ABF" w:rsidRDefault="001A10E9" w:rsidP="00E636EF">
            <w:pPr>
              <w:pStyle w:val="TAL"/>
            </w:pPr>
            <w:r w:rsidRPr="003D4ABF">
              <w:t>Defines the elements of the Presence Reporting Area(s)</w:t>
            </w:r>
          </w:p>
        </w:tc>
        <w:tc>
          <w:tcPr>
            <w:tcW w:w="1620" w:type="dxa"/>
          </w:tcPr>
          <w:p w14:paraId="256E9601" w14:textId="77777777" w:rsidR="001A10E9" w:rsidRPr="003D4ABF" w:rsidRDefault="001A10E9" w:rsidP="00E636EF">
            <w:pPr>
              <w:pStyle w:val="TAC"/>
            </w:pPr>
            <w:r w:rsidRPr="003D4ABF">
              <w:t>Yes</w:t>
            </w:r>
          </w:p>
        </w:tc>
        <w:tc>
          <w:tcPr>
            <w:tcW w:w="1260" w:type="dxa"/>
          </w:tcPr>
          <w:p w14:paraId="1E7D7836" w14:textId="77777777" w:rsidR="001A10E9" w:rsidRPr="003D4ABF" w:rsidRDefault="001A10E9" w:rsidP="00E636EF">
            <w:pPr>
              <w:pStyle w:val="TAC"/>
            </w:pPr>
            <w:r w:rsidRPr="003D4ABF">
              <w:t>PDU Session</w:t>
            </w:r>
          </w:p>
        </w:tc>
        <w:tc>
          <w:tcPr>
            <w:tcW w:w="1800" w:type="dxa"/>
          </w:tcPr>
          <w:p w14:paraId="4E796CE8" w14:textId="77777777" w:rsidR="001A10E9" w:rsidRPr="003D4ABF" w:rsidRDefault="001A10E9" w:rsidP="00E636EF">
            <w:pPr>
              <w:pStyle w:val="TAC"/>
              <w:rPr>
                <w:rFonts w:eastAsia="DengXian"/>
              </w:rPr>
            </w:pPr>
            <w:r w:rsidRPr="003D4ABF">
              <w:t>None but o</w:t>
            </w:r>
            <w:r w:rsidRPr="003D4ABF">
              <w:rPr>
                <w:rFonts w:eastAsia="DengXian"/>
              </w:rPr>
              <w:t>nly applicable to PCF</w:t>
            </w:r>
          </w:p>
          <w:p w14:paraId="2353F073" w14:textId="77777777" w:rsidR="001A10E9" w:rsidRPr="003D4ABF" w:rsidRDefault="001A10E9" w:rsidP="00E636EF">
            <w:pPr>
              <w:pStyle w:val="TAC"/>
            </w:pPr>
          </w:p>
        </w:tc>
      </w:tr>
      <w:tr w:rsidR="001A10E9" w:rsidRPr="003D4ABF" w14:paraId="06DFEE0A" w14:textId="77777777" w:rsidTr="00E636EF">
        <w:tc>
          <w:tcPr>
            <w:tcW w:w="2047" w:type="dxa"/>
          </w:tcPr>
          <w:p w14:paraId="30CBF5A2" w14:textId="77777777" w:rsidR="001A10E9" w:rsidRPr="003D4ABF" w:rsidRDefault="001A10E9" w:rsidP="00E636EF">
            <w:pPr>
              <w:pStyle w:val="TAL"/>
            </w:pPr>
            <w:r w:rsidRPr="003D4ABF">
              <w:t>Default NBIFOM access</w:t>
            </w:r>
          </w:p>
        </w:tc>
        <w:tc>
          <w:tcPr>
            <w:tcW w:w="2741" w:type="dxa"/>
          </w:tcPr>
          <w:p w14:paraId="1B9B12A2" w14:textId="77777777" w:rsidR="001A10E9" w:rsidRPr="003D4ABF" w:rsidRDefault="001A10E9" w:rsidP="00E636EF">
            <w:pPr>
              <w:pStyle w:val="TAL"/>
            </w:pPr>
            <w:r w:rsidRPr="003D4ABF">
              <w:t>The access to be used for all traffic that does not match any existing Routing Rule</w:t>
            </w:r>
          </w:p>
        </w:tc>
        <w:tc>
          <w:tcPr>
            <w:tcW w:w="1620" w:type="dxa"/>
          </w:tcPr>
          <w:p w14:paraId="27268EF8" w14:textId="77777777" w:rsidR="001A10E9" w:rsidRPr="003D4ABF" w:rsidRDefault="001A10E9" w:rsidP="00E636EF">
            <w:pPr>
              <w:pStyle w:val="TAC"/>
            </w:pPr>
            <w:r w:rsidRPr="003D4ABF">
              <w:t>Yes (only at the addition of an access to the IP-CAN session)</w:t>
            </w:r>
          </w:p>
        </w:tc>
        <w:tc>
          <w:tcPr>
            <w:tcW w:w="1260" w:type="dxa"/>
          </w:tcPr>
          <w:p w14:paraId="0D4789D4" w14:textId="77777777" w:rsidR="001A10E9" w:rsidRPr="003D4ABF" w:rsidRDefault="001A10E9" w:rsidP="00E636EF">
            <w:pPr>
              <w:pStyle w:val="TAC"/>
            </w:pPr>
            <w:r w:rsidRPr="003D4ABF">
              <w:t>IP-CAN session</w:t>
            </w:r>
          </w:p>
        </w:tc>
        <w:tc>
          <w:tcPr>
            <w:tcW w:w="1800" w:type="dxa"/>
          </w:tcPr>
          <w:p w14:paraId="0C7F334E" w14:textId="77777777" w:rsidR="001A10E9" w:rsidRPr="003D4ABF" w:rsidRDefault="001A10E9" w:rsidP="00E636EF">
            <w:pPr>
              <w:pStyle w:val="TAC"/>
            </w:pPr>
            <w:r w:rsidRPr="003D4ABF">
              <w:rPr>
                <w:rFonts w:eastAsia="DengXian"/>
                <w:lang w:eastAsia="zh-CN"/>
              </w:rPr>
              <w:t>Removed</w:t>
            </w:r>
          </w:p>
        </w:tc>
      </w:tr>
      <w:tr w:rsidR="001A10E9" w:rsidRPr="003D4ABF" w14:paraId="5766AC29" w14:textId="77777777" w:rsidTr="00E636EF">
        <w:tc>
          <w:tcPr>
            <w:tcW w:w="2047" w:type="dxa"/>
          </w:tcPr>
          <w:p w14:paraId="57BB99AC" w14:textId="77777777" w:rsidR="001A10E9" w:rsidRPr="003D4ABF" w:rsidRDefault="001A10E9" w:rsidP="00E636EF">
            <w:pPr>
              <w:pStyle w:val="TAL"/>
            </w:pPr>
            <w:r w:rsidRPr="003D4ABF">
              <w:t>IP Index</w:t>
            </w:r>
          </w:p>
          <w:p w14:paraId="5303437C" w14:textId="77777777" w:rsidR="001A10E9" w:rsidRPr="003D4ABF" w:rsidRDefault="001A10E9" w:rsidP="00E636EF">
            <w:pPr>
              <w:pStyle w:val="TAL"/>
            </w:pPr>
            <w:r w:rsidRPr="003D4ABF">
              <w:t>(NOTE 11)</w:t>
            </w:r>
          </w:p>
        </w:tc>
        <w:tc>
          <w:tcPr>
            <w:tcW w:w="2741" w:type="dxa"/>
          </w:tcPr>
          <w:p w14:paraId="3F40CA62" w14:textId="77777777" w:rsidR="001A10E9" w:rsidRPr="003D4ABF" w:rsidRDefault="001A10E9" w:rsidP="00E636EF">
            <w:pPr>
              <w:pStyle w:val="TAL"/>
            </w:pPr>
            <w:r w:rsidRPr="003D4ABF">
              <w:t>Provided to SMF to assist in determining the IP Address allocation method (</w:t>
            </w:r>
            <w:proofErr w:type="gramStart"/>
            <w:r w:rsidRPr="003D4ABF">
              <w:t>e.g.</w:t>
            </w:r>
            <w:proofErr w:type="gramEnd"/>
            <w:r w:rsidRPr="003D4ABF">
              <w:t xml:space="preserve"> which IP pool to assign from) when a PDU Session requires an IP address – as defined in clause 5.8.2.2.1 of TS 23.501 [2].</w:t>
            </w:r>
          </w:p>
        </w:tc>
        <w:tc>
          <w:tcPr>
            <w:tcW w:w="1620" w:type="dxa"/>
          </w:tcPr>
          <w:p w14:paraId="33A0DF61" w14:textId="77777777" w:rsidR="001A10E9" w:rsidRPr="003D4ABF" w:rsidRDefault="001A10E9" w:rsidP="00E636EF">
            <w:pPr>
              <w:pStyle w:val="TAC"/>
            </w:pPr>
            <w:r w:rsidRPr="003D4ABF">
              <w:t>No</w:t>
            </w:r>
          </w:p>
        </w:tc>
        <w:tc>
          <w:tcPr>
            <w:tcW w:w="1260" w:type="dxa"/>
          </w:tcPr>
          <w:p w14:paraId="3DA6548B" w14:textId="77777777" w:rsidR="001A10E9" w:rsidRPr="003D4ABF" w:rsidRDefault="001A10E9" w:rsidP="00E636EF">
            <w:pPr>
              <w:pStyle w:val="TAC"/>
            </w:pPr>
            <w:r w:rsidRPr="003D4ABF">
              <w:t>PDU Session</w:t>
            </w:r>
          </w:p>
        </w:tc>
        <w:tc>
          <w:tcPr>
            <w:tcW w:w="1800" w:type="dxa"/>
          </w:tcPr>
          <w:p w14:paraId="31063D33" w14:textId="77777777" w:rsidR="001A10E9" w:rsidRPr="003D4ABF" w:rsidRDefault="001A10E9" w:rsidP="00E636EF">
            <w:pPr>
              <w:pStyle w:val="TAC"/>
            </w:pPr>
            <w:r w:rsidRPr="003D4ABF">
              <w:rPr>
                <w:rFonts w:eastAsia="DengXian"/>
                <w:lang w:eastAsia="zh-CN"/>
              </w:rPr>
              <w:t>Added</w:t>
            </w:r>
          </w:p>
        </w:tc>
      </w:tr>
      <w:tr w:rsidR="001A10E9" w:rsidRPr="003D4ABF" w14:paraId="3DDEAA2E" w14:textId="77777777" w:rsidTr="00E636EF">
        <w:tc>
          <w:tcPr>
            <w:tcW w:w="2047" w:type="dxa"/>
          </w:tcPr>
          <w:p w14:paraId="18E78A8C" w14:textId="77777777" w:rsidR="001A10E9" w:rsidRPr="003D4ABF" w:rsidRDefault="001A10E9" w:rsidP="00E636EF">
            <w:pPr>
              <w:pStyle w:val="TAL"/>
            </w:pPr>
            <w:r w:rsidRPr="003D4ABF">
              <w:t>Redundant PDU Session</w:t>
            </w:r>
          </w:p>
        </w:tc>
        <w:tc>
          <w:tcPr>
            <w:tcW w:w="2741" w:type="dxa"/>
          </w:tcPr>
          <w:p w14:paraId="05BAD4AF" w14:textId="77777777" w:rsidR="001A10E9" w:rsidRPr="003D4ABF" w:rsidRDefault="001A10E9" w:rsidP="00E636EF">
            <w:pPr>
              <w:pStyle w:val="TAL"/>
            </w:pPr>
            <w:r w:rsidRPr="003D4ABF">
              <w:t>Indicates whether the PDU Session is a redundant PDU Session</w:t>
            </w:r>
          </w:p>
        </w:tc>
        <w:tc>
          <w:tcPr>
            <w:tcW w:w="1620" w:type="dxa"/>
          </w:tcPr>
          <w:p w14:paraId="6B7DFD69" w14:textId="77777777" w:rsidR="001A10E9" w:rsidRPr="003D4ABF" w:rsidRDefault="001A10E9" w:rsidP="00E636EF">
            <w:pPr>
              <w:pStyle w:val="TAC"/>
            </w:pPr>
            <w:r w:rsidRPr="003D4ABF">
              <w:t>No</w:t>
            </w:r>
          </w:p>
        </w:tc>
        <w:tc>
          <w:tcPr>
            <w:tcW w:w="1260" w:type="dxa"/>
          </w:tcPr>
          <w:p w14:paraId="5B6F9C0E" w14:textId="77777777" w:rsidR="001A10E9" w:rsidRPr="003D4ABF" w:rsidRDefault="001A10E9" w:rsidP="00E636EF">
            <w:pPr>
              <w:pStyle w:val="TAC"/>
            </w:pPr>
            <w:r w:rsidRPr="003D4ABF">
              <w:t>PDU Session</w:t>
            </w:r>
          </w:p>
        </w:tc>
        <w:tc>
          <w:tcPr>
            <w:tcW w:w="1800" w:type="dxa"/>
          </w:tcPr>
          <w:p w14:paraId="63C2A91D" w14:textId="77777777" w:rsidR="001A10E9" w:rsidRPr="003D4ABF" w:rsidRDefault="001A10E9" w:rsidP="00E636EF">
            <w:pPr>
              <w:pStyle w:val="TAC"/>
            </w:pPr>
            <w:r w:rsidRPr="003D4ABF">
              <w:t>New</w:t>
            </w:r>
          </w:p>
        </w:tc>
      </w:tr>
      <w:tr w:rsidR="001A10E9" w:rsidRPr="003D4ABF" w14:paraId="63CBF721" w14:textId="77777777" w:rsidTr="00E636EF">
        <w:tc>
          <w:tcPr>
            <w:tcW w:w="2047" w:type="dxa"/>
          </w:tcPr>
          <w:p w14:paraId="22338F17" w14:textId="77777777" w:rsidR="001A10E9" w:rsidRPr="003D4ABF" w:rsidRDefault="001A10E9" w:rsidP="00E636EF">
            <w:pPr>
              <w:pStyle w:val="TAL"/>
            </w:pPr>
            <w:r w:rsidRPr="003D4ABF">
              <w:t>Explicitly signalled QoS Characteristics (NOTE 1)</w:t>
            </w:r>
          </w:p>
        </w:tc>
        <w:tc>
          <w:tcPr>
            <w:tcW w:w="2741" w:type="dxa"/>
          </w:tcPr>
          <w:p w14:paraId="2F0519CE" w14:textId="77777777" w:rsidR="001A10E9" w:rsidRPr="003D4ABF" w:rsidRDefault="001A10E9" w:rsidP="00E636EF">
            <w:pPr>
              <w:pStyle w:val="TAL"/>
            </w:pPr>
            <w:r w:rsidRPr="003D4ABF">
              <w:t>Defines a dynamically assigned 5QI value (from the non-standardized value range) and the associated 5G QoS characteristics as defined in clause 5.7.3 of TS 23.501 [2].</w:t>
            </w:r>
          </w:p>
        </w:tc>
        <w:tc>
          <w:tcPr>
            <w:tcW w:w="1620" w:type="dxa"/>
          </w:tcPr>
          <w:p w14:paraId="71BBD35E" w14:textId="77777777" w:rsidR="001A10E9" w:rsidRPr="003D4ABF" w:rsidRDefault="001A10E9" w:rsidP="00E636EF">
            <w:pPr>
              <w:pStyle w:val="TAC"/>
            </w:pPr>
            <w:r w:rsidRPr="003D4ABF">
              <w:rPr>
                <w:lang w:eastAsia="zh-CN"/>
              </w:rPr>
              <w:t>No</w:t>
            </w:r>
          </w:p>
        </w:tc>
        <w:tc>
          <w:tcPr>
            <w:tcW w:w="1260" w:type="dxa"/>
          </w:tcPr>
          <w:p w14:paraId="4DA8ADB1" w14:textId="77777777" w:rsidR="001A10E9" w:rsidRPr="003D4ABF" w:rsidRDefault="001A10E9" w:rsidP="00E636EF">
            <w:pPr>
              <w:pStyle w:val="TAC"/>
            </w:pPr>
            <w:r w:rsidRPr="003D4ABF">
              <w:t>PDU Session</w:t>
            </w:r>
          </w:p>
        </w:tc>
        <w:tc>
          <w:tcPr>
            <w:tcW w:w="1800" w:type="dxa"/>
          </w:tcPr>
          <w:p w14:paraId="5B1C328B" w14:textId="77777777" w:rsidR="001A10E9" w:rsidRPr="003D4ABF" w:rsidRDefault="001A10E9" w:rsidP="00E636EF">
            <w:pPr>
              <w:pStyle w:val="TAC"/>
            </w:pPr>
            <w:r w:rsidRPr="003D4ABF">
              <w:rPr>
                <w:rFonts w:eastAsia="DengXian"/>
                <w:lang w:eastAsia="zh-CN"/>
              </w:rPr>
              <w:t>Added</w:t>
            </w:r>
          </w:p>
        </w:tc>
      </w:tr>
      <w:tr w:rsidR="001A10E9" w:rsidRPr="003D4ABF" w14:paraId="117F8821" w14:textId="77777777" w:rsidTr="00E636EF">
        <w:tc>
          <w:tcPr>
            <w:tcW w:w="2047" w:type="dxa"/>
          </w:tcPr>
          <w:p w14:paraId="22D497C3" w14:textId="77777777" w:rsidR="001A10E9" w:rsidRPr="003D4ABF" w:rsidRDefault="001A10E9" w:rsidP="00E636EF">
            <w:pPr>
              <w:pStyle w:val="TAL"/>
            </w:pPr>
            <w:r w:rsidRPr="003D4ABF">
              <w:t>Reflective QoS Timer</w:t>
            </w:r>
          </w:p>
        </w:tc>
        <w:tc>
          <w:tcPr>
            <w:tcW w:w="2741" w:type="dxa"/>
          </w:tcPr>
          <w:p w14:paraId="50CEE776" w14:textId="77777777" w:rsidR="001A10E9" w:rsidRPr="003D4ABF" w:rsidRDefault="001A10E9" w:rsidP="00E636EF">
            <w:pPr>
              <w:pStyle w:val="TAL"/>
            </w:pPr>
            <w:r w:rsidRPr="003D4ABF">
              <w:t>Defines the lifetime of a UE derived QoS rule belonging to the PDU Session.</w:t>
            </w:r>
          </w:p>
        </w:tc>
        <w:tc>
          <w:tcPr>
            <w:tcW w:w="1620" w:type="dxa"/>
          </w:tcPr>
          <w:p w14:paraId="2C92689E" w14:textId="77777777" w:rsidR="001A10E9" w:rsidRPr="003D4ABF" w:rsidRDefault="001A10E9" w:rsidP="00E636EF">
            <w:pPr>
              <w:pStyle w:val="TAC"/>
            </w:pPr>
            <w:r w:rsidRPr="003D4ABF">
              <w:rPr>
                <w:lang w:eastAsia="zh-CN"/>
              </w:rPr>
              <w:t>No</w:t>
            </w:r>
          </w:p>
        </w:tc>
        <w:tc>
          <w:tcPr>
            <w:tcW w:w="1260" w:type="dxa"/>
          </w:tcPr>
          <w:p w14:paraId="07C44B92" w14:textId="77777777" w:rsidR="001A10E9" w:rsidRPr="003D4ABF" w:rsidRDefault="001A10E9" w:rsidP="00E636EF">
            <w:pPr>
              <w:pStyle w:val="TAC"/>
            </w:pPr>
            <w:r w:rsidRPr="003D4ABF">
              <w:t>PDU Session</w:t>
            </w:r>
          </w:p>
        </w:tc>
        <w:tc>
          <w:tcPr>
            <w:tcW w:w="1800" w:type="dxa"/>
          </w:tcPr>
          <w:p w14:paraId="1093CF2C" w14:textId="77777777" w:rsidR="001A10E9" w:rsidRPr="003D4ABF" w:rsidRDefault="001A10E9" w:rsidP="00E636EF">
            <w:pPr>
              <w:pStyle w:val="TAC"/>
            </w:pPr>
            <w:r w:rsidRPr="003D4ABF">
              <w:rPr>
                <w:rFonts w:eastAsia="DengXian"/>
                <w:lang w:eastAsia="zh-CN"/>
              </w:rPr>
              <w:t>Added</w:t>
            </w:r>
          </w:p>
        </w:tc>
      </w:tr>
      <w:tr w:rsidR="001A10E9" w:rsidRPr="003D4ABF" w14:paraId="189E6A5F" w14:textId="77777777" w:rsidTr="00E636EF">
        <w:tc>
          <w:tcPr>
            <w:tcW w:w="2047" w:type="dxa"/>
          </w:tcPr>
          <w:p w14:paraId="649615DB" w14:textId="77777777" w:rsidR="001A10E9" w:rsidRPr="003D4ABF" w:rsidRDefault="001A10E9" w:rsidP="00E636EF">
            <w:pPr>
              <w:pStyle w:val="TAL"/>
              <w:rPr>
                <w:szCs w:val="18"/>
              </w:rPr>
            </w:pPr>
            <w:r w:rsidRPr="003D4ABF">
              <w:rPr>
                <w:szCs w:val="18"/>
              </w:rPr>
              <w:t>Authorized Session-AMBR</w:t>
            </w:r>
          </w:p>
          <w:p w14:paraId="6CD1516A" w14:textId="77777777" w:rsidR="001A10E9" w:rsidRPr="003D4ABF" w:rsidRDefault="001A10E9" w:rsidP="00E636EF">
            <w:pPr>
              <w:pStyle w:val="TAL"/>
            </w:pPr>
            <w:r w:rsidRPr="003D4ABF">
              <w:rPr>
                <w:szCs w:val="18"/>
              </w:rPr>
              <w:t>(NOTE 2) (NOTE 3)</w:t>
            </w:r>
          </w:p>
        </w:tc>
        <w:tc>
          <w:tcPr>
            <w:tcW w:w="2741" w:type="dxa"/>
          </w:tcPr>
          <w:p w14:paraId="352D4E10" w14:textId="77777777" w:rsidR="001A10E9" w:rsidRPr="003D4ABF" w:rsidRDefault="001A10E9" w:rsidP="00E636EF">
            <w:pPr>
              <w:pStyle w:val="TAL"/>
            </w:pPr>
            <w:r w:rsidRPr="003D4ABF">
              <w:t>Defines the Aggregate Maximum Bit Rate for the Non-GBR QoS Flows of the PDU Session.</w:t>
            </w:r>
          </w:p>
        </w:tc>
        <w:tc>
          <w:tcPr>
            <w:tcW w:w="1620" w:type="dxa"/>
          </w:tcPr>
          <w:p w14:paraId="26188DB6" w14:textId="77777777" w:rsidR="001A10E9" w:rsidRPr="003D4ABF" w:rsidRDefault="001A10E9" w:rsidP="00E636EF">
            <w:pPr>
              <w:pStyle w:val="TAC"/>
            </w:pPr>
            <w:r w:rsidRPr="003D4ABF">
              <w:rPr>
                <w:szCs w:val="18"/>
              </w:rPr>
              <w:t>Yes</w:t>
            </w:r>
          </w:p>
        </w:tc>
        <w:tc>
          <w:tcPr>
            <w:tcW w:w="1260" w:type="dxa"/>
          </w:tcPr>
          <w:p w14:paraId="1701470D" w14:textId="77777777" w:rsidR="001A10E9" w:rsidRPr="003D4ABF" w:rsidRDefault="001A10E9" w:rsidP="00E636EF">
            <w:pPr>
              <w:pStyle w:val="TAC"/>
            </w:pPr>
            <w:r w:rsidRPr="003D4ABF">
              <w:t>PDU Session</w:t>
            </w:r>
          </w:p>
        </w:tc>
        <w:tc>
          <w:tcPr>
            <w:tcW w:w="1800" w:type="dxa"/>
          </w:tcPr>
          <w:p w14:paraId="270F7F96" w14:textId="77777777" w:rsidR="001A10E9" w:rsidRPr="003D4ABF" w:rsidRDefault="001A10E9" w:rsidP="00E636EF">
            <w:pPr>
              <w:pStyle w:val="TAC"/>
              <w:rPr>
                <w:szCs w:val="18"/>
              </w:rPr>
            </w:pPr>
            <w:r w:rsidRPr="003D4ABF">
              <w:rPr>
                <w:rFonts w:eastAsia="DengXian"/>
                <w:lang w:eastAsia="zh-CN"/>
              </w:rPr>
              <w:t>Modified</w:t>
            </w:r>
          </w:p>
        </w:tc>
      </w:tr>
      <w:tr w:rsidR="001A10E9" w:rsidRPr="003D4ABF" w14:paraId="53AB56AE" w14:textId="77777777" w:rsidTr="00E636EF">
        <w:tc>
          <w:tcPr>
            <w:tcW w:w="2047" w:type="dxa"/>
          </w:tcPr>
          <w:p w14:paraId="10637FED" w14:textId="77777777" w:rsidR="001A10E9" w:rsidRPr="003D4ABF" w:rsidRDefault="001A10E9" w:rsidP="00E636EF">
            <w:pPr>
              <w:pStyle w:val="TAL"/>
              <w:rPr>
                <w:szCs w:val="18"/>
              </w:rPr>
            </w:pPr>
            <w:r w:rsidRPr="003D4ABF">
              <w:rPr>
                <w:szCs w:val="18"/>
              </w:rPr>
              <w:t>Authorized default 5QI/ARP</w:t>
            </w:r>
          </w:p>
          <w:p w14:paraId="542F7087" w14:textId="77777777" w:rsidR="001A10E9" w:rsidRPr="003D4ABF" w:rsidRDefault="001A10E9" w:rsidP="00E636EF">
            <w:pPr>
              <w:pStyle w:val="TAL"/>
              <w:rPr>
                <w:szCs w:val="18"/>
              </w:rPr>
            </w:pPr>
            <w:r w:rsidRPr="003D4ABF">
              <w:rPr>
                <w:szCs w:val="18"/>
              </w:rPr>
              <w:t>(NOTE 3) (NOTE 10)</w:t>
            </w:r>
          </w:p>
        </w:tc>
        <w:tc>
          <w:tcPr>
            <w:tcW w:w="2741" w:type="dxa"/>
          </w:tcPr>
          <w:p w14:paraId="3AFCC52F" w14:textId="77777777" w:rsidR="001A10E9" w:rsidRPr="003D4ABF" w:rsidRDefault="001A10E9" w:rsidP="00E636EF">
            <w:pPr>
              <w:pStyle w:val="TAL"/>
            </w:pPr>
            <w:r w:rsidRPr="003D4ABF">
              <w:t>Defines the default 5QI and ARP of the QoS Flow associated with the default QoS rule.</w:t>
            </w:r>
          </w:p>
        </w:tc>
        <w:tc>
          <w:tcPr>
            <w:tcW w:w="1620" w:type="dxa"/>
          </w:tcPr>
          <w:p w14:paraId="0E256342" w14:textId="77777777" w:rsidR="001A10E9" w:rsidRPr="003D4ABF" w:rsidRDefault="001A10E9" w:rsidP="00E636EF">
            <w:pPr>
              <w:pStyle w:val="TAC"/>
              <w:rPr>
                <w:szCs w:val="18"/>
              </w:rPr>
            </w:pPr>
            <w:r w:rsidRPr="003D4ABF">
              <w:rPr>
                <w:szCs w:val="18"/>
              </w:rPr>
              <w:t>Yes</w:t>
            </w:r>
          </w:p>
        </w:tc>
        <w:tc>
          <w:tcPr>
            <w:tcW w:w="1260" w:type="dxa"/>
          </w:tcPr>
          <w:p w14:paraId="4B5DA3E2" w14:textId="77777777" w:rsidR="001A10E9" w:rsidRPr="003D4ABF" w:rsidRDefault="001A10E9" w:rsidP="00E636EF">
            <w:pPr>
              <w:pStyle w:val="TAC"/>
            </w:pPr>
            <w:r w:rsidRPr="003D4ABF">
              <w:t>PDU Session</w:t>
            </w:r>
          </w:p>
        </w:tc>
        <w:tc>
          <w:tcPr>
            <w:tcW w:w="1800" w:type="dxa"/>
          </w:tcPr>
          <w:p w14:paraId="6264E4D3" w14:textId="77777777" w:rsidR="001A10E9" w:rsidRPr="003D4ABF" w:rsidRDefault="001A10E9" w:rsidP="00E636EF">
            <w:pPr>
              <w:pStyle w:val="TAC"/>
              <w:rPr>
                <w:szCs w:val="18"/>
              </w:rPr>
            </w:pPr>
            <w:r w:rsidRPr="003D4ABF">
              <w:rPr>
                <w:rFonts w:eastAsia="DengXian"/>
                <w:lang w:eastAsia="zh-CN"/>
              </w:rPr>
              <w:t>Modified</w:t>
            </w:r>
          </w:p>
        </w:tc>
      </w:tr>
      <w:tr w:rsidR="001A10E9" w:rsidRPr="003D4ABF" w14:paraId="117C5160" w14:textId="77777777" w:rsidTr="00E636EF">
        <w:tc>
          <w:tcPr>
            <w:tcW w:w="2047" w:type="dxa"/>
          </w:tcPr>
          <w:p w14:paraId="6F293DDB" w14:textId="77777777" w:rsidR="001A10E9" w:rsidRPr="003D4ABF" w:rsidRDefault="001A10E9" w:rsidP="00E636EF">
            <w:pPr>
              <w:pStyle w:val="TAL"/>
              <w:rPr>
                <w:szCs w:val="18"/>
              </w:rPr>
            </w:pPr>
            <w:r w:rsidRPr="003D4ABF">
              <w:rPr>
                <w:szCs w:val="18"/>
              </w:rPr>
              <w:t>Time Condition (NOTE 4)</w:t>
            </w:r>
          </w:p>
        </w:tc>
        <w:tc>
          <w:tcPr>
            <w:tcW w:w="2741" w:type="dxa"/>
          </w:tcPr>
          <w:p w14:paraId="1C36E2F0" w14:textId="77777777" w:rsidR="001A10E9" w:rsidRPr="003D4ABF" w:rsidRDefault="001A10E9" w:rsidP="00E636EF">
            <w:pPr>
              <w:pStyle w:val="TAL"/>
            </w:pPr>
            <w:r w:rsidRPr="003D4ABF">
              <w:t>Defines the time at which the corresponding Subsequent Authorized Session-AMBR or Subsequent Authorized default 5QI/ARP shall be applied.</w:t>
            </w:r>
          </w:p>
        </w:tc>
        <w:tc>
          <w:tcPr>
            <w:tcW w:w="1620" w:type="dxa"/>
          </w:tcPr>
          <w:p w14:paraId="00ACC5B7" w14:textId="77777777" w:rsidR="001A10E9" w:rsidRPr="003D4ABF" w:rsidRDefault="001A10E9" w:rsidP="00E636EF">
            <w:pPr>
              <w:pStyle w:val="TAC"/>
              <w:rPr>
                <w:szCs w:val="18"/>
              </w:rPr>
            </w:pPr>
            <w:r w:rsidRPr="003D4ABF">
              <w:rPr>
                <w:szCs w:val="18"/>
              </w:rPr>
              <w:t>No (NOTE 5)</w:t>
            </w:r>
          </w:p>
        </w:tc>
        <w:tc>
          <w:tcPr>
            <w:tcW w:w="1260" w:type="dxa"/>
          </w:tcPr>
          <w:p w14:paraId="7F29BD9E" w14:textId="77777777" w:rsidR="001A10E9" w:rsidRPr="003D4ABF" w:rsidRDefault="001A10E9" w:rsidP="00E636EF">
            <w:pPr>
              <w:pStyle w:val="TAC"/>
            </w:pPr>
            <w:r w:rsidRPr="003D4ABF">
              <w:t>PDU Session</w:t>
            </w:r>
          </w:p>
        </w:tc>
        <w:tc>
          <w:tcPr>
            <w:tcW w:w="1800" w:type="dxa"/>
          </w:tcPr>
          <w:p w14:paraId="7F5C42D1" w14:textId="77777777" w:rsidR="001A10E9" w:rsidRPr="003D4ABF" w:rsidRDefault="001A10E9" w:rsidP="00E636EF">
            <w:pPr>
              <w:pStyle w:val="TAC"/>
              <w:rPr>
                <w:szCs w:val="18"/>
              </w:rPr>
            </w:pPr>
            <w:r w:rsidRPr="003D4ABF">
              <w:rPr>
                <w:rFonts w:eastAsia="DengXian"/>
                <w:lang w:eastAsia="zh-CN"/>
              </w:rPr>
              <w:t>Modified</w:t>
            </w:r>
          </w:p>
        </w:tc>
      </w:tr>
      <w:tr w:rsidR="001A10E9" w:rsidRPr="003D4ABF" w14:paraId="164F7F15" w14:textId="77777777" w:rsidTr="00E636EF">
        <w:tc>
          <w:tcPr>
            <w:tcW w:w="2047" w:type="dxa"/>
          </w:tcPr>
          <w:p w14:paraId="694A96AE" w14:textId="77777777" w:rsidR="001A10E9" w:rsidRPr="003D4ABF" w:rsidRDefault="001A10E9" w:rsidP="00E636EF">
            <w:pPr>
              <w:pStyle w:val="TAL"/>
              <w:rPr>
                <w:szCs w:val="18"/>
              </w:rPr>
            </w:pPr>
            <w:r w:rsidRPr="003D4ABF">
              <w:rPr>
                <w:szCs w:val="18"/>
              </w:rPr>
              <w:t>Subsequent Authorized Session-AMBR (NOTE 4) (NOTE 2)</w:t>
            </w:r>
          </w:p>
        </w:tc>
        <w:tc>
          <w:tcPr>
            <w:tcW w:w="2741" w:type="dxa"/>
          </w:tcPr>
          <w:p w14:paraId="6D838400" w14:textId="77777777" w:rsidR="001A10E9" w:rsidRPr="003D4ABF" w:rsidRDefault="001A10E9" w:rsidP="00E636EF">
            <w:pPr>
              <w:pStyle w:val="TAL"/>
            </w:pPr>
            <w:r w:rsidRPr="003D4ABF">
              <w:t>Defines the Aggregate Maximum Bit Rate for the Non-GBR QoS Flows of the PDU Session when the Time Condition is reached.</w:t>
            </w:r>
          </w:p>
        </w:tc>
        <w:tc>
          <w:tcPr>
            <w:tcW w:w="1620" w:type="dxa"/>
          </w:tcPr>
          <w:p w14:paraId="696BD854" w14:textId="77777777" w:rsidR="001A10E9" w:rsidRPr="003D4ABF" w:rsidRDefault="001A10E9" w:rsidP="00E636EF">
            <w:pPr>
              <w:pStyle w:val="TAC"/>
              <w:rPr>
                <w:szCs w:val="18"/>
              </w:rPr>
            </w:pPr>
            <w:r w:rsidRPr="003D4ABF">
              <w:rPr>
                <w:szCs w:val="18"/>
              </w:rPr>
              <w:t>No (NOTE 5)</w:t>
            </w:r>
          </w:p>
        </w:tc>
        <w:tc>
          <w:tcPr>
            <w:tcW w:w="1260" w:type="dxa"/>
          </w:tcPr>
          <w:p w14:paraId="6956F0BF" w14:textId="77777777" w:rsidR="001A10E9" w:rsidRPr="003D4ABF" w:rsidRDefault="001A10E9" w:rsidP="00E636EF">
            <w:pPr>
              <w:pStyle w:val="TAC"/>
            </w:pPr>
            <w:r w:rsidRPr="003D4ABF">
              <w:t>PDU Session</w:t>
            </w:r>
          </w:p>
        </w:tc>
        <w:tc>
          <w:tcPr>
            <w:tcW w:w="1800" w:type="dxa"/>
          </w:tcPr>
          <w:p w14:paraId="475EAE3F" w14:textId="77777777" w:rsidR="001A10E9" w:rsidRPr="003D4ABF" w:rsidRDefault="001A10E9" w:rsidP="00E636EF">
            <w:pPr>
              <w:pStyle w:val="TAC"/>
              <w:rPr>
                <w:szCs w:val="18"/>
              </w:rPr>
            </w:pPr>
            <w:r w:rsidRPr="003D4ABF">
              <w:rPr>
                <w:rFonts w:eastAsia="DengXian"/>
                <w:lang w:eastAsia="zh-CN"/>
              </w:rPr>
              <w:t>Modified</w:t>
            </w:r>
          </w:p>
        </w:tc>
      </w:tr>
      <w:tr w:rsidR="001A10E9" w:rsidRPr="003D4ABF" w14:paraId="35783372" w14:textId="77777777" w:rsidTr="00E636EF">
        <w:tc>
          <w:tcPr>
            <w:tcW w:w="2047" w:type="dxa"/>
          </w:tcPr>
          <w:p w14:paraId="02CAF417" w14:textId="77777777" w:rsidR="001A10E9" w:rsidRPr="003D4ABF" w:rsidRDefault="001A10E9" w:rsidP="00E636EF">
            <w:pPr>
              <w:pStyle w:val="TAL"/>
              <w:rPr>
                <w:szCs w:val="18"/>
              </w:rPr>
            </w:pPr>
            <w:r w:rsidRPr="003D4ABF">
              <w:rPr>
                <w:szCs w:val="18"/>
              </w:rPr>
              <w:t>Subsequent Authorized default 5QI/ARP (NOTE 4) (NOTE 10)</w:t>
            </w:r>
          </w:p>
        </w:tc>
        <w:tc>
          <w:tcPr>
            <w:tcW w:w="2741" w:type="dxa"/>
          </w:tcPr>
          <w:p w14:paraId="3F02D752" w14:textId="77777777" w:rsidR="001A10E9" w:rsidRPr="003D4ABF" w:rsidRDefault="001A10E9" w:rsidP="00E636EF">
            <w:pPr>
              <w:pStyle w:val="TAL"/>
            </w:pPr>
            <w:r w:rsidRPr="003D4ABF">
              <w:t>Defines the default 5QI and ARP when the Time Condition is reached.</w:t>
            </w:r>
          </w:p>
        </w:tc>
        <w:tc>
          <w:tcPr>
            <w:tcW w:w="1620" w:type="dxa"/>
          </w:tcPr>
          <w:p w14:paraId="6B0B2AC6" w14:textId="77777777" w:rsidR="001A10E9" w:rsidRPr="003D4ABF" w:rsidRDefault="001A10E9" w:rsidP="00E636EF">
            <w:pPr>
              <w:pStyle w:val="TAC"/>
              <w:rPr>
                <w:szCs w:val="18"/>
              </w:rPr>
            </w:pPr>
            <w:r w:rsidRPr="003D4ABF">
              <w:rPr>
                <w:szCs w:val="18"/>
              </w:rPr>
              <w:t>No (NOTE 5)</w:t>
            </w:r>
          </w:p>
        </w:tc>
        <w:tc>
          <w:tcPr>
            <w:tcW w:w="1260" w:type="dxa"/>
          </w:tcPr>
          <w:p w14:paraId="2674D170" w14:textId="77777777" w:rsidR="001A10E9" w:rsidRPr="003D4ABF" w:rsidRDefault="001A10E9" w:rsidP="00E636EF">
            <w:pPr>
              <w:pStyle w:val="TAC"/>
            </w:pPr>
            <w:r w:rsidRPr="003D4ABF">
              <w:t>PDU Session</w:t>
            </w:r>
          </w:p>
        </w:tc>
        <w:tc>
          <w:tcPr>
            <w:tcW w:w="1800" w:type="dxa"/>
          </w:tcPr>
          <w:p w14:paraId="6A93718E" w14:textId="77777777" w:rsidR="001A10E9" w:rsidRPr="003D4ABF" w:rsidRDefault="001A10E9" w:rsidP="00E636EF">
            <w:pPr>
              <w:pStyle w:val="TAC"/>
              <w:rPr>
                <w:szCs w:val="18"/>
              </w:rPr>
            </w:pPr>
            <w:r w:rsidRPr="003D4ABF">
              <w:rPr>
                <w:rFonts w:eastAsia="DengXian"/>
                <w:lang w:eastAsia="zh-CN"/>
              </w:rPr>
              <w:t>Modified</w:t>
            </w:r>
          </w:p>
        </w:tc>
      </w:tr>
      <w:tr w:rsidR="001A10E9" w:rsidRPr="003D4ABF" w14:paraId="272C597E" w14:textId="77777777" w:rsidTr="00E636EF">
        <w:tc>
          <w:tcPr>
            <w:tcW w:w="2047" w:type="dxa"/>
            <w:tcBorders>
              <w:top w:val="single" w:sz="4" w:space="0" w:color="auto"/>
              <w:left w:val="single" w:sz="4" w:space="0" w:color="auto"/>
              <w:bottom w:val="single" w:sz="4" w:space="0" w:color="auto"/>
              <w:right w:val="single" w:sz="4" w:space="0" w:color="auto"/>
            </w:tcBorders>
          </w:tcPr>
          <w:p w14:paraId="5F5A749A" w14:textId="77777777" w:rsidR="001A10E9" w:rsidRPr="003D4ABF" w:rsidRDefault="001A10E9" w:rsidP="00E636EF">
            <w:pPr>
              <w:pStyle w:val="TAL"/>
              <w:rPr>
                <w:b/>
                <w:szCs w:val="18"/>
              </w:rPr>
            </w:pPr>
            <w:r w:rsidRPr="003D4ABF">
              <w:rPr>
                <w:b/>
                <w:szCs w:val="18"/>
              </w:rPr>
              <w:t>Usage Monitoring Control related information</w:t>
            </w:r>
          </w:p>
          <w:p w14:paraId="2C383022" w14:textId="77777777" w:rsidR="001A10E9" w:rsidRPr="003D4ABF" w:rsidRDefault="001A10E9" w:rsidP="00E636EF">
            <w:pPr>
              <w:pStyle w:val="TAL"/>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029B4952" w14:textId="77777777" w:rsidR="001A10E9" w:rsidRPr="003D4ABF" w:rsidRDefault="001A10E9" w:rsidP="00E636EF">
            <w:pPr>
              <w:pStyle w:val="TAL"/>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1A586E69" w14:textId="77777777" w:rsidR="001A10E9" w:rsidRPr="003D4ABF" w:rsidRDefault="001A10E9" w:rsidP="00E636EF">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D907EA6" w14:textId="77777777" w:rsidR="001A10E9" w:rsidRPr="003D4ABF" w:rsidRDefault="001A10E9" w:rsidP="00E636EF">
            <w:pPr>
              <w:pStyle w:val="TAC"/>
            </w:pPr>
          </w:p>
        </w:tc>
        <w:tc>
          <w:tcPr>
            <w:tcW w:w="1800" w:type="dxa"/>
            <w:tcBorders>
              <w:top w:val="single" w:sz="4" w:space="0" w:color="auto"/>
              <w:left w:val="single" w:sz="4" w:space="0" w:color="auto"/>
              <w:bottom w:val="single" w:sz="4" w:space="0" w:color="auto"/>
              <w:right w:val="single" w:sz="4" w:space="0" w:color="auto"/>
            </w:tcBorders>
          </w:tcPr>
          <w:p w14:paraId="3B57823E" w14:textId="77777777" w:rsidR="001A10E9" w:rsidRPr="003D4ABF" w:rsidRDefault="001A10E9" w:rsidP="00E636EF">
            <w:pPr>
              <w:pStyle w:val="TAC"/>
              <w:rPr>
                <w:rFonts w:eastAsia="DengXian"/>
                <w:lang w:eastAsia="zh-CN"/>
              </w:rPr>
            </w:pPr>
          </w:p>
        </w:tc>
      </w:tr>
      <w:tr w:rsidR="001A10E9" w:rsidRPr="003D4ABF" w14:paraId="6DE0055C" w14:textId="77777777" w:rsidTr="00E636EF">
        <w:tc>
          <w:tcPr>
            <w:tcW w:w="2047" w:type="dxa"/>
            <w:tcBorders>
              <w:top w:val="single" w:sz="4" w:space="0" w:color="auto"/>
              <w:left w:val="single" w:sz="4" w:space="0" w:color="auto"/>
              <w:bottom w:val="single" w:sz="4" w:space="0" w:color="auto"/>
              <w:right w:val="single" w:sz="4" w:space="0" w:color="auto"/>
            </w:tcBorders>
          </w:tcPr>
          <w:p w14:paraId="6B720FDC" w14:textId="77777777" w:rsidR="001A10E9" w:rsidRPr="003D4ABF" w:rsidRDefault="001A10E9" w:rsidP="00E636EF">
            <w:pPr>
              <w:pStyle w:val="TAL"/>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11D76A01" w14:textId="77777777" w:rsidR="001A10E9" w:rsidRPr="003D4ABF" w:rsidRDefault="001A10E9" w:rsidP="00E636EF">
            <w:pPr>
              <w:pStyle w:val="TAL"/>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100A5E3D" w14:textId="77777777" w:rsidR="001A10E9" w:rsidRPr="003D4ABF" w:rsidRDefault="001A10E9" w:rsidP="00E636EF">
            <w:pPr>
              <w:pStyle w:val="TAC"/>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78CE14A3" w14:textId="77777777" w:rsidR="001A10E9" w:rsidRPr="003D4ABF" w:rsidRDefault="001A10E9" w:rsidP="00E636EF">
            <w:pPr>
              <w:pStyle w:val="TAC"/>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14FAA030" w14:textId="77777777" w:rsidR="001A10E9" w:rsidRPr="003D4ABF" w:rsidRDefault="001A10E9" w:rsidP="00E636EF">
            <w:pPr>
              <w:pStyle w:val="TAC"/>
              <w:rPr>
                <w:rFonts w:eastAsia="DengXian"/>
                <w:lang w:eastAsia="zh-CN"/>
              </w:rPr>
            </w:pPr>
            <w:r w:rsidRPr="003D4ABF">
              <w:rPr>
                <w:rFonts w:eastAsia="DengXian"/>
                <w:lang w:eastAsia="zh-CN"/>
              </w:rPr>
              <w:t>None</w:t>
            </w:r>
          </w:p>
        </w:tc>
      </w:tr>
      <w:tr w:rsidR="001A10E9" w:rsidRPr="003D4ABF" w14:paraId="3032D824" w14:textId="77777777" w:rsidTr="00E636EF">
        <w:tc>
          <w:tcPr>
            <w:tcW w:w="2047" w:type="dxa"/>
            <w:tcBorders>
              <w:top w:val="single" w:sz="4" w:space="0" w:color="auto"/>
              <w:left w:val="single" w:sz="4" w:space="0" w:color="auto"/>
              <w:bottom w:val="single" w:sz="4" w:space="0" w:color="auto"/>
              <w:right w:val="single" w:sz="4" w:space="0" w:color="auto"/>
            </w:tcBorders>
          </w:tcPr>
          <w:p w14:paraId="463A95E7" w14:textId="77777777" w:rsidR="001A10E9" w:rsidRPr="003D4ABF" w:rsidRDefault="001A10E9" w:rsidP="00E636EF">
            <w:pPr>
              <w:pStyle w:val="TAL"/>
              <w:rPr>
                <w:szCs w:val="18"/>
              </w:rPr>
            </w:pPr>
            <w:r w:rsidRPr="003D4ABF">
              <w:rPr>
                <w:szCs w:val="18"/>
              </w:rPr>
              <w:t>Volume threshold</w:t>
            </w:r>
          </w:p>
          <w:p w14:paraId="5095A5F2" w14:textId="77777777" w:rsidR="001A10E9" w:rsidRPr="003D4ABF" w:rsidRDefault="001A10E9" w:rsidP="00E636EF">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180C0564" w14:textId="77777777" w:rsidR="001A10E9" w:rsidRPr="003D4ABF" w:rsidRDefault="001A10E9" w:rsidP="00E636EF">
            <w:pPr>
              <w:pStyle w:val="TAL"/>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203783F4" w14:textId="77777777" w:rsidR="001A10E9" w:rsidRPr="003D4ABF" w:rsidRDefault="001A10E9" w:rsidP="00E636EF">
            <w:pPr>
              <w:pStyle w:val="TAC"/>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0CCDEB14" w14:textId="77777777" w:rsidR="001A10E9" w:rsidRPr="003D4ABF" w:rsidRDefault="001A10E9" w:rsidP="00E636EF">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2C02406" w14:textId="77777777" w:rsidR="001A10E9" w:rsidRPr="003D4ABF" w:rsidRDefault="001A10E9" w:rsidP="00E636EF">
            <w:pPr>
              <w:pStyle w:val="TAC"/>
              <w:rPr>
                <w:rFonts w:eastAsia="DengXian"/>
                <w:lang w:eastAsia="zh-CN"/>
              </w:rPr>
            </w:pPr>
            <w:r w:rsidRPr="003D4ABF">
              <w:rPr>
                <w:rFonts w:eastAsia="DengXian"/>
                <w:lang w:eastAsia="zh-CN"/>
              </w:rPr>
              <w:t>None</w:t>
            </w:r>
          </w:p>
        </w:tc>
      </w:tr>
      <w:tr w:rsidR="001A10E9" w:rsidRPr="003D4ABF" w14:paraId="6D674396" w14:textId="77777777" w:rsidTr="00E636EF">
        <w:tc>
          <w:tcPr>
            <w:tcW w:w="2047" w:type="dxa"/>
            <w:tcBorders>
              <w:top w:val="single" w:sz="4" w:space="0" w:color="auto"/>
              <w:left w:val="single" w:sz="4" w:space="0" w:color="auto"/>
              <w:bottom w:val="single" w:sz="4" w:space="0" w:color="auto"/>
              <w:right w:val="single" w:sz="4" w:space="0" w:color="auto"/>
            </w:tcBorders>
          </w:tcPr>
          <w:p w14:paraId="299AAE61" w14:textId="77777777" w:rsidR="001A10E9" w:rsidRPr="003D4ABF" w:rsidRDefault="001A10E9" w:rsidP="00E636EF">
            <w:pPr>
              <w:pStyle w:val="TAL"/>
              <w:rPr>
                <w:szCs w:val="18"/>
              </w:rPr>
            </w:pPr>
            <w:r w:rsidRPr="003D4ABF">
              <w:rPr>
                <w:szCs w:val="18"/>
              </w:rPr>
              <w:t>Time threshold</w:t>
            </w:r>
          </w:p>
          <w:p w14:paraId="2E2075CA" w14:textId="77777777" w:rsidR="001A10E9" w:rsidRPr="003D4ABF" w:rsidRDefault="001A10E9" w:rsidP="00E636EF">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2E5382DA" w14:textId="77777777" w:rsidR="001A10E9" w:rsidRPr="003D4ABF" w:rsidRDefault="001A10E9" w:rsidP="00E636EF">
            <w:pPr>
              <w:pStyle w:val="TAL"/>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54CFAF13" w14:textId="77777777" w:rsidR="001A10E9" w:rsidRPr="003D4ABF" w:rsidRDefault="001A10E9" w:rsidP="00E636EF">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3E7C497D" w14:textId="77777777" w:rsidR="001A10E9" w:rsidRPr="003D4ABF" w:rsidRDefault="001A10E9" w:rsidP="00E636EF">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411C153B" w14:textId="77777777" w:rsidR="001A10E9" w:rsidRPr="003D4ABF" w:rsidRDefault="001A10E9" w:rsidP="00E636EF">
            <w:pPr>
              <w:pStyle w:val="TAC"/>
              <w:rPr>
                <w:rFonts w:eastAsia="DengXian"/>
                <w:lang w:eastAsia="zh-CN"/>
              </w:rPr>
            </w:pPr>
            <w:r w:rsidRPr="003D4ABF">
              <w:rPr>
                <w:rFonts w:eastAsia="DengXian"/>
                <w:lang w:eastAsia="zh-CN"/>
              </w:rPr>
              <w:t>None</w:t>
            </w:r>
          </w:p>
        </w:tc>
      </w:tr>
      <w:tr w:rsidR="001A10E9" w:rsidRPr="003D4ABF" w14:paraId="257F818C" w14:textId="77777777" w:rsidTr="00E636EF">
        <w:tc>
          <w:tcPr>
            <w:tcW w:w="2047" w:type="dxa"/>
            <w:tcBorders>
              <w:top w:val="single" w:sz="4" w:space="0" w:color="auto"/>
              <w:left w:val="single" w:sz="4" w:space="0" w:color="auto"/>
              <w:bottom w:val="single" w:sz="4" w:space="0" w:color="auto"/>
              <w:right w:val="single" w:sz="4" w:space="0" w:color="auto"/>
            </w:tcBorders>
          </w:tcPr>
          <w:p w14:paraId="2D98B273" w14:textId="77777777" w:rsidR="001A10E9" w:rsidRPr="003D4ABF" w:rsidRDefault="001A10E9" w:rsidP="00E636EF">
            <w:pPr>
              <w:pStyle w:val="TAL"/>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5602C16A" w14:textId="77777777" w:rsidR="001A10E9" w:rsidRPr="003D4ABF" w:rsidRDefault="001A10E9" w:rsidP="00E636EF">
            <w:pPr>
              <w:pStyle w:val="TAL"/>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42C2DEF7" w14:textId="77777777" w:rsidR="001A10E9" w:rsidRPr="003D4ABF" w:rsidRDefault="001A10E9" w:rsidP="00E636EF">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48F0934E" w14:textId="77777777" w:rsidR="001A10E9" w:rsidRPr="003D4ABF" w:rsidRDefault="001A10E9" w:rsidP="00E636EF">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04FEE8D" w14:textId="77777777" w:rsidR="001A10E9" w:rsidRPr="003D4ABF" w:rsidRDefault="001A10E9" w:rsidP="00E636EF">
            <w:pPr>
              <w:pStyle w:val="TAC"/>
              <w:rPr>
                <w:rFonts w:eastAsia="DengXian"/>
                <w:lang w:eastAsia="zh-CN"/>
              </w:rPr>
            </w:pPr>
            <w:r w:rsidRPr="003D4ABF">
              <w:rPr>
                <w:rFonts w:eastAsia="DengXian"/>
                <w:lang w:eastAsia="zh-CN"/>
              </w:rPr>
              <w:t>None</w:t>
            </w:r>
          </w:p>
        </w:tc>
      </w:tr>
      <w:tr w:rsidR="001A10E9" w:rsidRPr="003D4ABF" w14:paraId="244734CA" w14:textId="77777777" w:rsidTr="00E636EF">
        <w:tc>
          <w:tcPr>
            <w:tcW w:w="2047" w:type="dxa"/>
            <w:tcBorders>
              <w:top w:val="single" w:sz="4" w:space="0" w:color="auto"/>
              <w:left w:val="single" w:sz="4" w:space="0" w:color="auto"/>
              <w:bottom w:val="single" w:sz="4" w:space="0" w:color="auto"/>
              <w:right w:val="single" w:sz="4" w:space="0" w:color="auto"/>
            </w:tcBorders>
          </w:tcPr>
          <w:p w14:paraId="2799A809" w14:textId="77777777" w:rsidR="001A10E9" w:rsidRPr="003D4ABF" w:rsidRDefault="001A10E9" w:rsidP="00E636EF">
            <w:pPr>
              <w:pStyle w:val="TAL"/>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4CD02262" w14:textId="77777777" w:rsidR="001A10E9" w:rsidRPr="003D4ABF" w:rsidRDefault="001A10E9" w:rsidP="00E636EF">
            <w:pPr>
              <w:pStyle w:val="TAL"/>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67C3DD85" w14:textId="77777777" w:rsidR="001A10E9" w:rsidRPr="003D4ABF" w:rsidRDefault="001A10E9" w:rsidP="00E636EF">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601621F0" w14:textId="77777777" w:rsidR="001A10E9" w:rsidRPr="003D4ABF" w:rsidRDefault="001A10E9" w:rsidP="00E636EF">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4C20E03C" w14:textId="77777777" w:rsidR="001A10E9" w:rsidRPr="003D4ABF" w:rsidRDefault="001A10E9" w:rsidP="00E636EF">
            <w:pPr>
              <w:pStyle w:val="TAC"/>
              <w:rPr>
                <w:rFonts w:eastAsia="DengXian"/>
                <w:lang w:eastAsia="zh-CN"/>
              </w:rPr>
            </w:pPr>
            <w:r w:rsidRPr="003D4ABF">
              <w:rPr>
                <w:rFonts w:eastAsia="DengXian"/>
                <w:lang w:eastAsia="zh-CN"/>
              </w:rPr>
              <w:t>None</w:t>
            </w:r>
          </w:p>
        </w:tc>
      </w:tr>
      <w:tr w:rsidR="001A10E9" w:rsidRPr="003D4ABF" w14:paraId="1A96614C" w14:textId="77777777" w:rsidTr="00E636EF">
        <w:tc>
          <w:tcPr>
            <w:tcW w:w="2047" w:type="dxa"/>
            <w:tcBorders>
              <w:top w:val="single" w:sz="4" w:space="0" w:color="auto"/>
              <w:left w:val="single" w:sz="4" w:space="0" w:color="auto"/>
              <w:bottom w:val="single" w:sz="4" w:space="0" w:color="auto"/>
              <w:right w:val="single" w:sz="4" w:space="0" w:color="auto"/>
            </w:tcBorders>
          </w:tcPr>
          <w:p w14:paraId="5AC0FECD" w14:textId="77777777" w:rsidR="001A10E9" w:rsidRPr="003D4ABF" w:rsidRDefault="001A10E9" w:rsidP="00E636EF">
            <w:pPr>
              <w:pStyle w:val="TAL"/>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38FBDB03" w14:textId="77777777" w:rsidR="001A10E9" w:rsidRPr="003D4ABF" w:rsidRDefault="001A10E9" w:rsidP="00E636EF">
            <w:pPr>
              <w:pStyle w:val="TAL"/>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310DC214" w14:textId="77777777" w:rsidR="001A10E9" w:rsidRPr="003D4ABF" w:rsidRDefault="001A10E9" w:rsidP="00E636EF">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7DB57BF" w14:textId="77777777" w:rsidR="001A10E9" w:rsidRPr="003D4ABF" w:rsidRDefault="001A10E9" w:rsidP="00E636EF">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4C23C77" w14:textId="77777777" w:rsidR="001A10E9" w:rsidRPr="003D4ABF" w:rsidRDefault="001A10E9" w:rsidP="00E636EF">
            <w:pPr>
              <w:pStyle w:val="TAC"/>
              <w:rPr>
                <w:rFonts w:eastAsia="DengXian"/>
                <w:lang w:eastAsia="zh-CN"/>
              </w:rPr>
            </w:pPr>
            <w:r w:rsidRPr="003D4ABF">
              <w:rPr>
                <w:rFonts w:eastAsia="DengXian"/>
                <w:lang w:eastAsia="zh-CN"/>
              </w:rPr>
              <w:t>None</w:t>
            </w:r>
          </w:p>
        </w:tc>
      </w:tr>
      <w:tr w:rsidR="001A10E9" w:rsidRPr="003D4ABF" w14:paraId="6CFB77DE" w14:textId="77777777" w:rsidTr="00E636EF">
        <w:tc>
          <w:tcPr>
            <w:tcW w:w="2047" w:type="dxa"/>
            <w:tcBorders>
              <w:top w:val="single" w:sz="4" w:space="0" w:color="auto"/>
              <w:left w:val="single" w:sz="4" w:space="0" w:color="auto"/>
              <w:bottom w:val="single" w:sz="4" w:space="0" w:color="auto"/>
              <w:right w:val="single" w:sz="4" w:space="0" w:color="auto"/>
            </w:tcBorders>
          </w:tcPr>
          <w:p w14:paraId="161F5FB4" w14:textId="77777777" w:rsidR="001A10E9" w:rsidRPr="003D4ABF" w:rsidRDefault="001A10E9" w:rsidP="00E636EF">
            <w:pPr>
              <w:pStyle w:val="TAL"/>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4CA72D9E" w14:textId="77777777" w:rsidR="001A10E9" w:rsidRPr="003D4ABF" w:rsidRDefault="001A10E9" w:rsidP="00E636EF">
            <w:pPr>
              <w:pStyle w:val="TAL"/>
            </w:pPr>
            <w:r w:rsidRPr="003D4ABF">
              <w:t xml:space="preserve">Defines the </w:t>
            </w:r>
            <w:proofErr w:type="gramStart"/>
            <w:r w:rsidRPr="003D4ABF">
              <w:t>period of time</w:t>
            </w:r>
            <w:proofErr w:type="gramEnd"/>
            <w:r w:rsidRPr="003D4ABF">
              <w:t xml:space="preserv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48DED33" w14:textId="77777777" w:rsidR="001A10E9" w:rsidRPr="003D4ABF" w:rsidRDefault="001A10E9" w:rsidP="00E636EF">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13D19F76" w14:textId="77777777" w:rsidR="001A10E9" w:rsidRPr="003D4ABF" w:rsidRDefault="001A10E9" w:rsidP="00E636EF">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BDF34DA" w14:textId="77777777" w:rsidR="001A10E9" w:rsidRPr="003D4ABF" w:rsidRDefault="001A10E9" w:rsidP="00E636EF">
            <w:pPr>
              <w:pStyle w:val="TAC"/>
              <w:rPr>
                <w:rFonts w:eastAsia="DengXian"/>
                <w:lang w:eastAsia="zh-CN"/>
              </w:rPr>
            </w:pPr>
            <w:r w:rsidRPr="003D4ABF">
              <w:rPr>
                <w:rFonts w:eastAsia="DengXian"/>
                <w:lang w:eastAsia="zh-CN"/>
              </w:rPr>
              <w:t>None</w:t>
            </w:r>
          </w:p>
        </w:tc>
      </w:tr>
      <w:tr w:rsidR="001A10E9" w:rsidRPr="003D4ABF" w14:paraId="547852FB" w14:textId="77777777" w:rsidTr="00E636EF">
        <w:tc>
          <w:tcPr>
            <w:tcW w:w="2047" w:type="dxa"/>
            <w:tcBorders>
              <w:top w:val="single" w:sz="4" w:space="0" w:color="auto"/>
              <w:left w:val="single" w:sz="4" w:space="0" w:color="auto"/>
              <w:bottom w:val="single" w:sz="4" w:space="0" w:color="auto"/>
              <w:right w:val="single" w:sz="4" w:space="0" w:color="auto"/>
            </w:tcBorders>
          </w:tcPr>
          <w:p w14:paraId="0632766A" w14:textId="77777777" w:rsidR="001A10E9" w:rsidRPr="003D4ABF" w:rsidRDefault="001A10E9" w:rsidP="00E636EF">
            <w:pPr>
              <w:pStyle w:val="TAL"/>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58F5703C" w14:textId="77777777" w:rsidR="001A10E9" w:rsidRPr="003D4ABF" w:rsidRDefault="001A10E9" w:rsidP="00E636EF">
            <w:pPr>
              <w:pStyle w:val="TAL"/>
            </w:pPr>
          </w:p>
        </w:tc>
        <w:tc>
          <w:tcPr>
            <w:tcW w:w="1620" w:type="dxa"/>
            <w:tcBorders>
              <w:top w:val="single" w:sz="4" w:space="0" w:color="auto"/>
              <w:left w:val="single" w:sz="4" w:space="0" w:color="auto"/>
              <w:bottom w:val="single" w:sz="4" w:space="0" w:color="auto"/>
              <w:right w:val="single" w:sz="4" w:space="0" w:color="auto"/>
            </w:tcBorders>
          </w:tcPr>
          <w:p w14:paraId="5ADFA2AF" w14:textId="77777777" w:rsidR="001A10E9" w:rsidRPr="003D4ABF" w:rsidRDefault="001A10E9" w:rsidP="00E636EF">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5070FB33" w14:textId="77777777" w:rsidR="001A10E9" w:rsidRPr="003D4ABF" w:rsidRDefault="001A10E9" w:rsidP="00E636EF">
            <w:pPr>
              <w:pStyle w:val="TAC"/>
            </w:pPr>
          </w:p>
        </w:tc>
        <w:tc>
          <w:tcPr>
            <w:tcW w:w="1800" w:type="dxa"/>
            <w:tcBorders>
              <w:top w:val="single" w:sz="4" w:space="0" w:color="auto"/>
              <w:left w:val="single" w:sz="4" w:space="0" w:color="auto"/>
              <w:bottom w:val="single" w:sz="4" w:space="0" w:color="auto"/>
              <w:right w:val="single" w:sz="4" w:space="0" w:color="auto"/>
            </w:tcBorders>
          </w:tcPr>
          <w:p w14:paraId="1961B563" w14:textId="77777777" w:rsidR="001A10E9" w:rsidRPr="003D4ABF" w:rsidRDefault="001A10E9" w:rsidP="00E636EF">
            <w:pPr>
              <w:pStyle w:val="TAC"/>
              <w:rPr>
                <w:rFonts w:eastAsia="DengXian"/>
                <w:lang w:eastAsia="zh-CN"/>
              </w:rPr>
            </w:pPr>
          </w:p>
        </w:tc>
      </w:tr>
      <w:tr w:rsidR="001A10E9" w:rsidRPr="00623A69" w14:paraId="3000AEE4" w14:textId="77777777" w:rsidTr="00E636EF">
        <w:tc>
          <w:tcPr>
            <w:tcW w:w="2047" w:type="dxa"/>
            <w:tcBorders>
              <w:top w:val="single" w:sz="4" w:space="0" w:color="auto"/>
              <w:left w:val="single" w:sz="4" w:space="0" w:color="auto"/>
              <w:bottom w:val="single" w:sz="4" w:space="0" w:color="auto"/>
              <w:right w:val="single" w:sz="4" w:space="0" w:color="auto"/>
            </w:tcBorders>
          </w:tcPr>
          <w:p w14:paraId="271453FB" w14:textId="77777777" w:rsidR="001A10E9" w:rsidRPr="00623A69" w:rsidRDefault="001A10E9" w:rsidP="00E636EF">
            <w:pPr>
              <w:pStyle w:val="TAL"/>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51E69422" w14:textId="77777777" w:rsidR="001A10E9" w:rsidRPr="00623A69" w:rsidRDefault="001A10E9" w:rsidP="00E636EF">
            <w:pPr>
              <w:pStyle w:val="TAL"/>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15CDAEED" w14:textId="77777777" w:rsidR="001A10E9" w:rsidRPr="00623A69" w:rsidRDefault="001A10E9" w:rsidP="00E636EF">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EBC7405" w14:textId="77777777" w:rsidR="001A10E9" w:rsidRPr="00623A69" w:rsidRDefault="001A10E9" w:rsidP="00E636EF">
            <w:pPr>
              <w:pStyle w:val="TAC"/>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EBBA6F3" w14:textId="77777777" w:rsidR="001A10E9" w:rsidRPr="00623A69" w:rsidRDefault="001A10E9" w:rsidP="00E636EF">
            <w:pPr>
              <w:pStyle w:val="TAC"/>
              <w:rPr>
                <w:rFonts w:eastAsia="DengXian"/>
              </w:rPr>
            </w:pPr>
            <w:r w:rsidRPr="00623A69">
              <w:rPr>
                <w:rFonts w:eastAsia="DengXian"/>
              </w:rPr>
              <w:t>New</w:t>
            </w:r>
          </w:p>
        </w:tc>
      </w:tr>
      <w:tr w:rsidR="001A10E9" w:rsidRPr="00623A69" w14:paraId="79FF7527" w14:textId="77777777" w:rsidTr="00E636EF">
        <w:tc>
          <w:tcPr>
            <w:tcW w:w="2047" w:type="dxa"/>
            <w:tcBorders>
              <w:top w:val="single" w:sz="4" w:space="0" w:color="auto"/>
              <w:left w:val="single" w:sz="4" w:space="0" w:color="auto"/>
              <w:bottom w:val="single" w:sz="4" w:space="0" w:color="auto"/>
              <w:right w:val="single" w:sz="4" w:space="0" w:color="auto"/>
            </w:tcBorders>
          </w:tcPr>
          <w:p w14:paraId="254228FC" w14:textId="77777777" w:rsidR="001A10E9" w:rsidRPr="00623A69" w:rsidRDefault="001A10E9" w:rsidP="00E636EF">
            <w:pPr>
              <w:pStyle w:val="TAL"/>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62B2250" w14:textId="77777777" w:rsidR="001A10E9" w:rsidRPr="000300BD" w:rsidRDefault="001A10E9" w:rsidP="00E636EF">
            <w:pPr>
              <w:pStyle w:val="TAL"/>
              <w:rPr>
                <w:lang w:val="fr-FR"/>
              </w:rPr>
            </w:pPr>
            <w:proofErr w:type="spellStart"/>
            <w:r w:rsidRPr="000300BD">
              <w:rPr>
                <w:lang w:val="fr-FR"/>
              </w:rPr>
              <w:t>Includes</w:t>
            </w:r>
            <w:proofErr w:type="spellEnd"/>
            <w:r w:rsidRPr="000300BD">
              <w:rPr>
                <w:lang w:val="fr-FR"/>
              </w:rPr>
              <w:t xml:space="preserve">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6FD03DF0" w14:textId="77777777" w:rsidR="001A10E9" w:rsidRPr="00623A69" w:rsidRDefault="001A10E9" w:rsidP="00E636EF">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2E5092A" w14:textId="77777777" w:rsidR="001A10E9" w:rsidRPr="00623A69" w:rsidRDefault="001A10E9" w:rsidP="00E636EF">
            <w:pPr>
              <w:pStyle w:val="TAC"/>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479D562A" w14:textId="77777777" w:rsidR="001A10E9" w:rsidRPr="00623A69" w:rsidRDefault="001A10E9" w:rsidP="00E636EF">
            <w:pPr>
              <w:pStyle w:val="TAC"/>
              <w:rPr>
                <w:rFonts w:eastAsia="DengXian"/>
              </w:rPr>
            </w:pPr>
            <w:r w:rsidRPr="00623A69">
              <w:rPr>
                <w:rFonts w:eastAsia="DengXian"/>
              </w:rPr>
              <w:t>New</w:t>
            </w:r>
          </w:p>
        </w:tc>
      </w:tr>
      <w:tr w:rsidR="001A10E9" w:rsidRPr="00623A69" w14:paraId="636EC247" w14:textId="77777777" w:rsidTr="00E636EF">
        <w:tc>
          <w:tcPr>
            <w:tcW w:w="2047" w:type="dxa"/>
            <w:tcBorders>
              <w:top w:val="single" w:sz="4" w:space="0" w:color="auto"/>
              <w:left w:val="single" w:sz="4" w:space="0" w:color="auto"/>
              <w:bottom w:val="single" w:sz="4" w:space="0" w:color="auto"/>
              <w:right w:val="single" w:sz="4" w:space="0" w:color="auto"/>
            </w:tcBorders>
          </w:tcPr>
          <w:p w14:paraId="583E4896" w14:textId="77777777" w:rsidR="001A10E9" w:rsidRPr="000300BD" w:rsidRDefault="001A10E9" w:rsidP="00E636EF">
            <w:pPr>
              <w:pStyle w:val="TAL"/>
              <w:rPr>
                <w:lang w:val="fr-FR"/>
              </w:rPr>
            </w:pPr>
            <w:r w:rsidRPr="000300BD">
              <w:rPr>
                <w:lang w:val="fr-FR"/>
              </w:rPr>
              <w:t xml:space="preserve">User plane </w:t>
            </w:r>
            <w:proofErr w:type="spellStart"/>
            <w:r w:rsidRPr="000300BD">
              <w:rPr>
                <w:lang w:val="fr-FR"/>
              </w:rPr>
              <w:t>node</w:t>
            </w:r>
            <w:proofErr w:type="spellEnd"/>
            <w:r w:rsidRPr="000300BD">
              <w:rPr>
                <w:lang w:val="fr-FR"/>
              </w:rPr>
              <w:t xml:space="preserv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6873803A" w14:textId="77777777" w:rsidR="001A10E9" w:rsidRPr="00623A69" w:rsidRDefault="001A10E9" w:rsidP="00E636EF">
            <w:pPr>
              <w:pStyle w:val="TAL"/>
            </w:pPr>
            <w:r w:rsidRPr="00623A69">
              <w:t>Includes User plane node management information</w:t>
            </w:r>
          </w:p>
        </w:tc>
        <w:tc>
          <w:tcPr>
            <w:tcW w:w="1620" w:type="dxa"/>
            <w:tcBorders>
              <w:top w:val="single" w:sz="4" w:space="0" w:color="auto"/>
              <w:left w:val="single" w:sz="4" w:space="0" w:color="auto"/>
              <w:bottom w:val="single" w:sz="4" w:space="0" w:color="auto"/>
              <w:right w:val="single" w:sz="4" w:space="0" w:color="auto"/>
            </w:tcBorders>
          </w:tcPr>
          <w:p w14:paraId="320B13D4" w14:textId="77777777" w:rsidR="001A10E9" w:rsidRPr="00623A69" w:rsidRDefault="001A10E9" w:rsidP="00E636EF">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E046EED" w14:textId="77777777" w:rsidR="001A10E9" w:rsidRPr="00623A69" w:rsidRDefault="001A10E9" w:rsidP="00E636EF">
            <w:pPr>
              <w:pStyle w:val="TAC"/>
            </w:pPr>
          </w:p>
        </w:tc>
        <w:tc>
          <w:tcPr>
            <w:tcW w:w="1800" w:type="dxa"/>
            <w:tcBorders>
              <w:top w:val="single" w:sz="4" w:space="0" w:color="auto"/>
              <w:left w:val="single" w:sz="4" w:space="0" w:color="auto"/>
              <w:bottom w:val="single" w:sz="4" w:space="0" w:color="auto"/>
              <w:right w:val="single" w:sz="4" w:space="0" w:color="auto"/>
            </w:tcBorders>
          </w:tcPr>
          <w:p w14:paraId="3B205BCE" w14:textId="77777777" w:rsidR="001A10E9" w:rsidRPr="00623A69" w:rsidRDefault="001A10E9" w:rsidP="00E636EF">
            <w:pPr>
              <w:pStyle w:val="TAC"/>
              <w:rPr>
                <w:rFonts w:eastAsia="DengXian"/>
              </w:rPr>
            </w:pPr>
            <w:r w:rsidRPr="00623A69">
              <w:rPr>
                <w:rFonts w:eastAsia="DengXian"/>
              </w:rPr>
              <w:t>New</w:t>
            </w:r>
          </w:p>
        </w:tc>
      </w:tr>
      <w:tr w:rsidR="001A10E9" w:rsidRPr="00623A69" w14:paraId="5EEC0D05" w14:textId="77777777" w:rsidTr="00E636EF">
        <w:tc>
          <w:tcPr>
            <w:tcW w:w="2047" w:type="dxa"/>
            <w:tcBorders>
              <w:top w:val="single" w:sz="4" w:space="0" w:color="auto"/>
              <w:left w:val="single" w:sz="4" w:space="0" w:color="auto"/>
              <w:bottom w:val="single" w:sz="4" w:space="0" w:color="auto"/>
              <w:right w:val="single" w:sz="4" w:space="0" w:color="auto"/>
            </w:tcBorders>
          </w:tcPr>
          <w:p w14:paraId="2B2012D5" w14:textId="77777777" w:rsidR="001A10E9" w:rsidRPr="00623A69" w:rsidRDefault="001A10E9" w:rsidP="00E636EF">
            <w:pPr>
              <w:pStyle w:val="TAL"/>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087F4495" w14:textId="77777777" w:rsidR="001A10E9" w:rsidRPr="00623A69" w:rsidRDefault="001A10E9" w:rsidP="00E636EF">
            <w:pPr>
              <w:pStyle w:val="TAL"/>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1576BB62" w14:textId="77777777" w:rsidR="001A10E9" w:rsidRPr="00623A69" w:rsidRDefault="001A10E9" w:rsidP="00E636EF">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6FF5B5F" w14:textId="77777777" w:rsidR="001A10E9" w:rsidRPr="00623A69" w:rsidRDefault="001A10E9" w:rsidP="00E636EF">
            <w:pPr>
              <w:pStyle w:val="TAC"/>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0D610AE8" w14:textId="77777777" w:rsidR="001A10E9" w:rsidRPr="00623A69" w:rsidRDefault="001A10E9" w:rsidP="00E636EF">
            <w:pPr>
              <w:pStyle w:val="TAC"/>
              <w:rPr>
                <w:rFonts w:eastAsia="DengXian"/>
              </w:rPr>
            </w:pPr>
            <w:r w:rsidRPr="00623A69">
              <w:rPr>
                <w:rFonts w:eastAsia="DengXian"/>
              </w:rPr>
              <w:t>New</w:t>
            </w:r>
          </w:p>
        </w:tc>
      </w:tr>
      <w:tr w:rsidR="001A10E9" w:rsidRPr="003D4ABF" w14:paraId="605E65DD" w14:textId="77777777" w:rsidTr="00E636EF">
        <w:tc>
          <w:tcPr>
            <w:tcW w:w="2047" w:type="dxa"/>
            <w:tcBorders>
              <w:top w:val="single" w:sz="4" w:space="0" w:color="auto"/>
              <w:left w:val="single" w:sz="4" w:space="0" w:color="auto"/>
              <w:bottom w:val="single" w:sz="4" w:space="0" w:color="auto"/>
              <w:right w:val="single" w:sz="4" w:space="0" w:color="auto"/>
            </w:tcBorders>
          </w:tcPr>
          <w:p w14:paraId="20BC4F23" w14:textId="77777777" w:rsidR="001A10E9" w:rsidRPr="003D4ABF" w:rsidRDefault="001A10E9" w:rsidP="00E636EF">
            <w:pPr>
              <w:pStyle w:val="TAL"/>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7334AEC7" w14:textId="77777777" w:rsidR="001A10E9" w:rsidRPr="003D4ABF" w:rsidRDefault="001A10E9" w:rsidP="00E636EF">
            <w:pPr>
              <w:pStyle w:val="TAL"/>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472209EB" w14:textId="77777777" w:rsidR="001A10E9" w:rsidRPr="003D4ABF" w:rsidRDefault="001A10E9" w:rsidP="00E636EF">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7FE35F7F" w14:textId="77777777" w:rsidR="001A10E9" w:rsidRPr="003D4ABF" w:rsidRDefault="001A10E9" w:rsidP="00E636EF">
            <w:pPr>
              <w:pStyle w:val="TAC"/>
            </w:pPr>
          </w:p>
        </w:tc>
        <w:tc>
          <w:tcPr>
            <w:tcW w:w="1800" w:type="dxa"/>
            <w:tcBorders>
              <w:top w:val="single" w:sz="4" w:space="0" w:color="auto"/>
              <w:left w:val="single" w:sz="4" w:space="0" w:color="auto"/>
              <w:bottom w:val="single" w:sz="4" w:space="0" w:color="auto"/>
              <w:right w:val="single" w:sz="4" w:space="0" w:color="auto"/>
            </w:tcBorders>
          </w:tcPr>
          <w:p w14:paraId="50D39740" w14:textId="77777777" w:rsidR="001A10E9" w:rsidRPr="003D4ABF" w:rsidRDefault="001A10E9" w:rsidP="00E636EF">
            <w:pPr>
              <w:pStyle w:val="TAC"/>
              <w:rPr>
                <w:rFonts w:eastAsia="DengXian"/>
                <w:lang w:eastAsia="zh-CN"/>
              </w:rPr>
            </w:pPr>
          </w:p>
        </w:tc>
      </w:tr>
      <w:tr w:rsidR="001A10E9" w:rsidRPr="00623A69" w14:paraId="72B7E1D6" w14:textId="77777777" w:rsidTr="00E636EF">
        <w:tc>
          <w:tcPr>
            <w:tcW w:w="2047" w:type="dxa"/>
            <w:tcBorders>
              <w:top w:val="single" w:sz="4" w:space="0" w:color="auto"/>
              <w:left w:val="single" w:sz="4" w:space="0" w:color="auto"/>
              <w:bottom w:val="single" w:sz="4" w:space="0" w:color="auto"/>
              <w:right w:val="single" w:sz="4" w:space="0" w:color="auto"/>
            </w:tcBorders>
          </w:tcPr>
          <w:p w14:paraId="2076B38B" w14:textId="77777777" w:rsidR="001A10E9" w:rsidRPr="00623A69" w:rsidRDefault="001A10E9" w:rsidP="00E636EF">
            <w:pPr>
              <w:pStyle w:val="TAL"/>
            </w:pPr>
            <w:r>
              <w:t>IP range(s)</w:t>
            </w:r>
          </w:p>
        </w:tc>
        <w:tc>
          <w:tcPr>
            <w:tcW w:w="2741" w:type="dxa"/>
            <w:tcBorders>
              <w:top w:val="single" w:sz="4" w:space="0" w:color="auto"/>
              <w:left w:val="single" w:sz="4" w:space="0" w:color="auto"/>
              <w:bottom w:val="single" w:sz="4" w:space="0" w:color="auto"/>
              <w:right w:val="single" w:sz="4" w:space="0" w:color="auto"/>
            </w:tcBorders>
          </w:tcPr>
          <w:p w14:paraId="04D29053" w14:textId="77777777" w:rsidR="001A10E9" w:rsidRPr="00623A69" w:rsidRDefault="001A10E9" w:rsidP="00E636EF">
            <w:pPr>
              <w:pStyle w:val="TAL"/>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1CF775CE" w14:textId="77777777" w:rsidR="001A10E9" w:rsidRPr="00623A69" w:rsidRDefault="001A10E9" w:rsidP="00E636EF">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C6F1569" w14:textId="77777777" w:rsidR="001A10E9" w:rsidRDefault="001A10E9" w:rsidP="00E636EF">
            <w:pPr>
              <w:pStyle w:val="TAC"/>
            </w:pPr>
            <w:r>
              <w:t>PDU Session</w:t>
            </w:r>
          </w:p>
          <w:p w14:paraId="2C95321D" w14:textId="77777777" w:rsidR="001A10E9" w:rsidRPr="00623A69" w:rsidRDefault="001A10E9" w:rsidP="00E636EF">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72B05B9F" w14:textId="77777777" w:rsidR="001A10E9" w:rsidRPr="00623A69" w:rsidRDefault="001A10E9" w:rsidP="00E636EF">
            <w:pPr>
              <w:pStyle w:val="TAC"/>
              <w:rPr>
                <w:rFonts w:eastAsia="DengXian"/>
              </w:rPr>
            </w:pPr>
            <w:r w:rsidRPr="00623A69">
              <w:rPr>
                <w:rFonts w:eastAsia="DengXian"/>
              </w:rPr>
              <w:t>New</w:t>
            </w:r>
          </w:p>
        </w:tc>
      </w:tr>
      <w:tr w:rsidR="001A10E9" w:rsidRPr="00623A69" w14:paraId="6F0B25BA" w14:textId="77777777" w:rsidTr="00E636EF">
        <w:tc>
          <w:tcPr>
            <w:tcW w:w="2047" w:type="dxa"/>
            <w:tcBorders>
              <w:top w:val="single" w:sz="4" w:space="0" w:color="auto"/>
              <w:left w:val="single" w:sz="4" w:space="0" w:color="auto"/>
              <w:bottom w:val="single" w:sz="4" w:space="0" w:color="auto"/>
              <w:right w:val="single" w:sz="4" w:space="0" w:color="auto"/>
            </w:tcBorders>
          </w:tcPr>
          <w:p w14:paraId="135FD158" w14:textId="77777777" w:rsidR="001A10E9" w:rsidRPr="00623A69" w:rsidRDefault="001A10E9" w:rsidP="00E636EF">
            <w:pPr>
              <w:pStyle w:val="TAL"/>
            </w:pPr>
            <w:r>
              <w:t>FQDN(s)</w:t>
            </w:r>
          </w:p>
        </w:tc>
        <w:tc>
          <w:tcPr>
            <w:tcW w:w="2741" w:type="dxa"/>
            <w:tcBorders>
              <w:top w:val="single" w:sz="4" w:space="0" w:color="auto"/>
              <w:left w:val="single" w:sz="4" w:space="0" w:color="auto"/>
              <w:bottom w:val="single" w:sz="4" w:space="0" w:color="auto"/>
              <w:right w:val="single" w:sz="4" w:space="0" w:color="auto"/>
            </w:tcBorders>
          </w:tcPr>
          <w:p w14:paraId="5DEEE785" w14:textId="77777777" w:rsidR="001A10E9" w:rsidRPr="00623A69" w:rsidRDefault="001A10E9" w:rsidP="00E636EF">
            <w:pPr>
              <w:pStyle w:val="TAL"/>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3134CF41" w14:textId="77777777" w:rsidR="001A10E9" w:rsidRPr="00623A69" w:rsidRDefault="001A10E9" w:rsidP="00E636EF">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1FFC6B5" w14:textId="77777777" w:rsidR="001A10E9" w:rsidRDefault="001A10E9" w:rsidP="00E636EF">
            <w:pPr>
              <w:pStyle w:val="TAC"/>
            </w:pPr>
            <w:r>
              <w:t>PDU Session</w:t>
            </w:r>
          </w:p>
          <w:p w14:paraId="5C76DC47" w14:textId="77777777" w:rsidR="001A10E9" w:rsidRPr="00623A69" w:rsidRDefault="001A10E9" w:rsidP="00E636EF">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6ED776B" w14:textId="77777777" w:rsidR="001A10E9" w:rsidRPr="00623A69" w:rsidRDefault="001A10E9" w:rsidP="00E636EF">
            <w:pPr>
              <w:pStyle w:val="TAC"/>
              <w:rPr>
                <w:rFonts w:eastAsia="DengXian"/>
              </w:rPr>
            </w:pPr>
            <w:r w:rsidRPr="00623A69">
              <w:rPr>
                <w:rFonts w:eastAsia="DengXian"/>
              </w:rPr>
              <w:t>New</w:t>
            </w:r>
          </w:p>
        </w:tc>
      </w:tr>
      <w:tr w:rsidR="00424645" w:rsidRPr="00623A69" w14:paraId="4E4EEE86" w14:textId="77777777" w:rsidTr="00E636EF">
        <w:trPr>
          <w:ins w:id="22" w:author="Samsung" w:date="2023-04-05T16:44:00Z"/>
        </w:trPr>
        <w:tc>
          <w:tcPr>
            <w:tcW w:w="2047" w:type="dxa"/>
            <w:tcBorders>
              <w:top w:val="single" w:sz="4" w:space="0" w:color="auto"/>
              <w:left w:val="single" w:sz="4" w:space="0" w:color="auto"/>
              <w:bottom w:val="single" w:sz="4" w:space="0" w:color="auto"/>
              <w:right w:val="single" w:sz="4" w:space="0" w:color="auto"/>
            </w:tcBorders>
          </w:tcPr>
          <w:p w14:paraId="531439E8" w14:textId="610121DD" w:rsidR="00424645" w:rsidRDefault="00424645" w:rsidP="00B92A51">
            <w:pPr>
              <w:pStyle w:val="TAL"/>
              <w:rPr>
                <w:ins w:id="23" w:author="Samsung" w:date="2023-04-05T16:44:00Z"/>
                <w:lang w:eastAsia="ko-KR"/>
              </w:rPr>
            </w:pPr>
            <w:ins w:id="24" w:author="Samsung" w:date="2023-04-05T16:45:00Z">
              <w:r>
                <w:rPr>
                  <w:rFonts w:hint="eastAsia"/>
                  <w:lang w:eastAsia="ko-KR"/>
                </w:rPr>
                <w:t>Authori</w:t>
              </w:r>
            </w:ins>
            <w:ins w:id="25" w:author="Samsung" w:date="2023-04-05T16:50:00Z">
              <w:r w:rsidR="00B92A51">
                <w:rPr>
                  <w:lang w:eastAsia="ko-KR"/>
                </w:rPr>
                <w:t>z</w:t>
              </w:r>
            </w:ins>
            <w:ins w:id="26" w:author="Samsung" w:date="2023-04-05T16:45:00Z">
              <w:r>
                <w:rPr>
                  <w:rFonts w:hint="eastAsia"/>
                  <w:lang w:eastAsia="ko-KR"/>
                </w:rPr>
                <w:t xml:space="preserve">ed </w:t>
              </w:r>
            </w:ins>
            <w:ins w:id="27" w:author="LTHBM10" w:date="2023-05-12T20:34:00Z">
              <w:r w:rsidR="000300BD" w:rsidRPr="000300BD">
                <w:rPr>
                  <w:highlight w:val="yellow"/>
                  <w:lang w:eastAsia="ko-KR"/>
                </w:rPr>
                <w:t>DL</w:t>
              </w:r>
              <w:r w:rsidR="000300BD">
                <w:rPr>
                  <w:lang w:eastAsia="ko-KR"/>
                </w:rPr>
                <w:t xml:space="preserve"> </w:t>
              </w:r>
            </w:ins>
            <w:ins w:id="28" w:author="Samsung" w:date="2023-04-05T16:45:00Z">
              <w:r>
                <w:rPr>
                  <w:rFonts w:hint="eastAsia"/>
                  <w:lang w:eastAsia="ko-KR"/>
                </w:rPr>
                <w:t xml:space="preserve">Session AMBR for </w:t>
              </w:r>
            </w:ins>
            <w:ins w:id="29" w:author="Huawei_Hui_D2" w:date="2023-04-18T21:55:00Z">
              <w:r w:rsidR="00EE0670">
                <w:rPr>
                  <w:lang w:eastAsia="ko-KR"/>
                </w:rPr>
                <w:t>Offloading</w:t>
              </w:r>
            </w:ins>
          </w:p>
        </w:tc>
        <w:tc>
          <w:tcPr>
            <w:tcW w:w="2741" w:type="dxa"/>
            <w:tcBorders>
              <w:top w:val="single" w:sz="4" w:space="0" w:color="auto"/>
              <w:left w:val="single" w:sz="4" w:space="0" w:color="auto"/>
              <w:bottom w:val="single" w:sz="4" w:space="0" w:color="auto"/>
              <w:right w:val="single" w:sz="4" w:space="0" w:color="auto"/>
            </w:tcBorders>
          </w:tcPr>
          <w:p w14:paraId="49FE6D6B" w14:textId="2E33D090" w:rsidR="00424645" w:rsidRPr="00424645" w:rsidRDefault="00424645" w:rsidP="00E636EF">
            <w:pPr>
              <w:pStyle w:val="TAL"/>
              <w:rPr>
                <w:ins w:id="30" w:author="Samsung" w:date="2023-04-05T16:44:00Z"/>
              </w:rPr>
            </w:pPr>
            <w:ins w:id="31" w:author="Samsung" w:date="2023-04-05T16:46:00Z">
              <w:r w:rsidRPr="003D4ABF">
                <w:t xml:space="preserve">Defines the </w:t>
              </w:r>
            </w:ins>
            <w:ins w:id="32" w:author="LTHBM10" w:date="2023-05-12T20:34:00Z">
              <w:r w:rsidR="000300BD" w:rsidRPr="000300BD">
                <w:rPr>
                  <w:highlight w:val="yellow"/>
                  <w:lang w:eastAsia="ko-KR"/>
                </w:rPr>
                <w:t>DL</w:t>
              </w:r>
              <w:r w:rsidR="000300BD" w:rsidRPr="003D4ABF">
                <w:t xml:space="preserve"> </w:t>
              </w:r>
            </w:ins>
            <w:ins w:id="33" w:author="Samsung" w:date="2023-04-05T16:46:00Z">
              <w:r w:rsidRPr="003D4ABF">
                <w:t>Aggregate Maximum Bit Rate for the Non-GBR QoS Flows of the PDU Session</w:t>
              </w:r>
              <w:r>
                <w:t xml:space="preserve"> authorized for </w:t>
              </w:r>
            </w:ins>
            <w:ins w:id="34" w:author="Huawei_Hui_D2" w:date="2023-04-18T21:55:00Z">
              <w:r w:rsidR="00EE0670">
                <w:t>o</w:t>
              </w:r>
            </w:ins>
            <w:ins w:id="35" w:author="Huawei_Hui_D2" w:date="2023-04-18T21:56:00Z">
              <w:r w:rsidR="00EE0670">
                <w:t xml:space="preserve">ffloading to </w:t>
              </w:r>
            </w:ins>
            <w:ins w:id="36" w:author="Samsung" w:date="2023-04-05T16:46:00Z">
              <w:r>
                <w:t>the local part of DN in VPLMN</w:t>
              </w:r>
              <w:r w:rsidRPr="003D4ABF">
                <w:t>.</w:t>
              </w:r>
            </w:ins>
          </w:p>
        </w:tc>
        <w:tc>
          <w:tcPr>
            <w:tcW w:w="1620" w:type="dxa"/>
            <w:tcBorders>
              <w:top w:val="single" w:sz="4" w:space="0" w:color="auto"/>
              <w:left w:val="single" w:sz="4" w:space="0" w:color="auto"/>
              <w:bottom w:val="single" w:sz="4" w:space="0" w:color="auto"/>
              <w:right w:val="single" w:sz="4" w:space="0" w:color="auto"/>
            </w:tcBorders>
          </w:tcPr>
          <w:p w14:paraId="40B8908A" w14:textId="54095D65" w:rsidR="00424645" w:rsidRPr="00623A69" w:rsidRDefault="00424645" w:rsidP="00E636EF">
            <w:pPr>
              <w:pStyle w:val="TAC"/>
              <w:rPr>
                <w:ins w:id="37" w:author="Samsung" w:date="2023-04-05T16:44:00Z"/>
                <w:lang w:eastAsia="ko-KR"/>
              </w:rPr>
            </w:pPr>
            <w:ins w:id="38" w:author="Samsung" w:date="2023-04-05T16:46:00Z">
              <w:r>
                <w:rPr>
                  <w:rFonts w:hint="eastAsia"/>
                  <w:lang w:eastAsia="ko-KR"/>
                </w:rPr>
                <w:t>Yes</w:t>
              </w:r>
            </w:ins>
          </w:p>
        </w:tc>
        <w:tc>
          <w:tcPr>
            <w:tcW w:w="1260" w:type="dxa"/>
            <w:tcBorders>
              <w:top w:val="single" w:sz="4" w:space="0" w:color="auto"/>
              <w:left w:val="single" w:sz="4" w:space="0" w:color="auto"/>
              <w:bottom w:val="single" w:sz="4" w:space="0" w:color="auto"/>
              <w:right w:val="single" w:sz="4" w:space="0" w:color="auto"/>
            </w:tcBorders>
          </w:tcPr>
          <w:p w14:paraId="038DE2D7" w14:textId="4504D319" w:rsidR="00424645" w:rsidRDefault="00424645" w:rsidP="00E636EF">
            <w:pPr>
              <w:pStyle w:val="TAC"/>
              <w:rPr>
                <w:ins w:id="39" w:author="Samsung" w:date="2023-04-05T16:44:00Z"/>
                <w:lang w:eastAsia="ko-KR"/>
              </w:rPr>
            </w:pPr>
            <w:ins w:id="40" w:author="Samsung" w:date="2023-04-05T16:46:00Z">
              <w:r>
                <w:rPr>
                  <w:rFonts w:hint="eastAsia"/>
                  <w:lang w:eastAsia="ko-KR"/>
                </w:rPr>
                <w:t>PDU Session</w:t>
              </w:r>
            </w:ins>
            <w:ins w:id="41" w:author="Samsung" w:date="2023-04-05T16:50:00Z">
              <w:r w:rsidR="00B92A51">
                <w:rPr>
                  <w:lang w:eastAsia="ko-KR"/>
                </w:rPr>
                <w:t xml:space="preserve"> </w:t>
              </w:r>
            </w:ins>
            <w:ins w:id="42" w:author="Samsung" w:date="2023-04-05T16:46:00Z">
              <w:r>
                <w:rPr>
                  <w:rFonts w:hint="eastAsia"/>
                  <w:lang w:eastAsia="ko-KR"/>
                </w:rPr>
                <w:t>(NOTE 15)</w:t>
              </w:r>
            </w:ins>
          </w:p>
        </w:tc>
        <w:tc>
          <w:tcPr>
            <w:tcW w:w="1800" w:type="dxa"/>
            <w:tcBorders>
              <w:top w:val="single" w:sz="4" w:space="0" w:color="auto"/>
              <w:left w:val="single" w:sz="4" w:space="0" w:color="auto"/>
              <w:bottom w:val="single" w:sz="4" w:space="0" w:color="auto"/>
              <w:right w:val="single" w:sz="4" w:space="0" w:color="auto"/>
            </w:tcBorders>
          </w:tcPr>
          <w:p w14:paraId="75440A60" w14:textId="168CCC02" w:rsidR="00424645" w:rsidRPr="00424645" w:rsidRDefault="00424645" w:rsidP="00E636EF">
            <w:pPr>
              <w:pStyle w:val="TAC"/>
              <w:rPr>
                <w:ins w:id="43" w:author="Samsung" w:date="2023-04-05T16:44:00Z"/>
                <w:lang w:eastAsia="ko-KR"/>
              </w:rPr>
            </w:pPr>
            <w:ins w:id="44" w:author="Samsung" w:date="2023-04-05T16:46:00Z">
              <w:r>
                <w:rPr>
                  <w:rFonts w:hint="eastAsia"/>
                  <w:lang w:eastAsia="ko-KR"/>
                </w:rPr>
                <w:t>New</w:t>
              </w:r>
            </w:ins>
          </w:p>
        </w:tc>
      </w:tr>
      <w:tr w:rsidR="001A10E9" w:rsidRPr="003D4ABF" w14:paraId="180B280F" w14:textId="77777777" w:rsidTr="00E636EF">
        <w:tc>
          <w:tcPr>
            <w:tcW w:w="9468" w:type="dxa"/>
            <w:gridSpan w:val="5"/>
          </w:tcPr>
          <w:p w14:paraId="19B332F4" w14:textId="77777777" w:rsidR="001A10E9" w:rsidRPr="003D4ABF" w:rsidRDefault="001A10E9" w:rsidP="00E636EF">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0AB68127" w14:textId="77777777" w:rsidR="001A10E9" w:rsidRPr="003D4ABF" w:rsidRDefault="001A10E9" w:rsidP="00E636EF">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168565B9" w14:textId="77777777" w:rsidR="001A10E9" w:rsidRPr="003D4ABF" w:rsidRDefault="001A10E9" w:rsidP="00E636EF">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69C38A9" w14:textId="77777777" w:rsidR="001A10E9" w:rsidRPr="003D4ABF" w:rsidRDefault="001A10E9" w:rsidP="00E636EF">
            <w:pPr>
              <w:pStyle w:val="TAN"/>
            </w:pPr>
            <w:r w:rsidRPr="003D4ABF">
              <w:t>NOTE 4:</w:t>
            </w:r>
            <w:r w:rsidRPr="003D4ABF">
              <w:tab/>
              <w:t xml:space="preserve">The Time Condition and Subsequent Authorized Session-AMBR/ Subsequent Authorized default 5QI/ARP are used together. The PCF may provide up to four instances of them. When multiple instances are provided, the values of the associated Time Condition </w:t>
            </w:r>
            <w:proofErr w:type="gramStart"/>
            <w:r w:rsidRPr="003D4ABF">
              <w:t>have to</w:t>
            </w:r>
            <w:proofErr w:type="gramEnd"/>
            <w:r w:rsidRPr="003D4ABF">
              <w:t xml:space="preserve"> be different.</w:t>
            </w:r>
          </w:p>
          <w:p w14:paraId="023665B1" w14:textId="77777777" w:rsidR="001A10E9" w:rsidRPr="003D4ABF" w:rsidRDefault="001A10E9" w:rsidP="00E636EF">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7BE7F6E9" w14:textId="77777777" w:rsidR="001A10E9" w:rsidRPr="003D4ABF" w:rsidRDefault="001A10E9" w:rsidP="00E636EF">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CF85105" w14:textId="77777777" w:rsidR="001A10E9" w:rsidRPr="003D4ABF" w:rsidRDefault="001A10E9" w:rsidP="00E636EF">
            <w:pPr>
              <w:pStyle w:val="TAN"/>
            </w:pPr>
            <w:r w:rsidRPr="003D4ABF">
              <w:t>NOTE 7:</w:t>
            </w:r>
            <w:r w:rsidRPr="003D4ABF">
              <w:tab/>
              <w:t xml:space="preserve">This attribute is also used by the SMF, </w:t>
            </w:r>
            <w:proofErr w:type="gramStart"/>
            <w:r w:rsidRPr="003D4ABF">
              <w:t>e.g.</w:t>
            </w:r>
            <w:proofErr w:type="gramEnd"/>
            <w:r w:rsidRPr="003D4ABF">
              <w:t xml:space="preserve"> during PDU Session termination, to inform the PCF about the resources that have been consumed by the UE.</w:t>
            </w:r>
          </w:p>
          <w:p w14:paraId="2D48E77D" w14:textId="77777777" w:rsidR="001A10E9" w:rsidRPr="003D4ABF" w:rsidRDefault="001A10E9" w:rsidP="00E636EF">
            <w:pPr>
              <w:pStyle w:val="TAN"/>
            </w:pPr>
            <w:r w:rsidRPr="003D4ABF">
              <w:t>NOTE 8:</w:t>
            </w:r>
            <w:r w:rsidRPr="003D4ABF">
              <w:tab/>
              <w:t>This attribute is applicable in presence of Time threshold only.</w:t>
            </w:r>
          </w:p>
          <w:p w14:paraId="60E56280" w14:textId="77777777" w:rsidR="001A10E9" w:rsidRPr="003D4ABF" w:rsidRDefault="001A10E9" w:rsidP="00E636EF">
            <w:pPr>
              <w:pStyle w:val="TAN"/>
            </w:pPr>
            <w:r w:rsidRPr="003D4ABF">
              <w:rPr>
                <w:rFonts w:eastAsia="DengXian"/>
              </w:rPr>
              <w:t>NOTE 9:</w:t>
            </w:r>
            <w:r w:rsidRPr="003D4ABF">
              <w:rPr>
                <w:rFonts w:eastAsia="DengXian"/>
              </w:rPr>
              <w:tab/>
            </w:r>
            <w:r w:rsidRPr="003D4ABF">
              <w:t>This attribute is applicable in presence of Monitoring Time only.</w:t>
            </w:r>
          </w:p>
          <w:p w14:paraId="5B00BC43" w14:textId="77777777" w:rsidR="001A10E9" w:rsidRPr="003D4ABF" w:rsidRDefault="001A10E9" w:rsidP="00E636EF">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46434888" w14:textId="77777777" w:rsidR="001A10E9" w:rsidRPr="003D4ABF" w:rsidRDefault="001A10E9" w:rsidP="00E636EF">
            <w:pPr>
              <w:pStyle w:val="TAN"/>
            </w:pPr>
            <w:r w:rsidRPr="003D4ABF">
              <w:t>NOTE 11:</w:t>
            </w:r>
            <w:r w:rsidRPr="003D4ABF">
              <w:tab/>
              <w:t>This attribute is applicable only when no IP address/Prefix for the PDU Session is received from the SMF.</w:t>
            </w:r>
          </w:p>
          <w:p w14:paraId="1E425C5B" w14:textId="77777777" w:rsidR="001A10E9" w:rsidRPr="003D4ABF" w:rsidRDefault="001A10E9" w:rsidP="00E636EF">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72DDC574" w14:textId="77777777" w:rsidR="001A10E9" w:rsidRPr="003D4ABF" w:rsidRDefault="001A10E9" w:rsidP="00E636EF">
            <w:pPr>
              <w:pStyle w:val="TAN"/>
            </w:pPr>
            <w:r w:rsidRPr="003D4ABF">
              <w:t>NOTE 13:</w:t>
            </w:r>
            <w:r w:rsidRPr="003D4ABF">
              <w:tab/>
              <w:t>For a MA PDU Session, the PDU Session level Usage Monitoring shall be possible per access (</w:t>
            </w:r>
            <w:proofErr w:type="gramStart"/>
            <w:r w:rsidRPr="003D4ABF">
              <w:t>i.e.</w:t>
            </w:r>
            <w:proofErr w:type="gramEnd"/>
            <w:r w:rsidRPr="003D4ABF">
              <w:t xml:space="preserve"> 3GPP and/or Non-3GPP) and irrespective of the access.</w:t>
            </w:r>
          </w:p>
          <w:p w14:paraId="40ECEE66" w14:textId="77777777" w:rsidR="001A10E9" w:rsidRDefault="001A10E9" w:rsidP="00E636EF">
            <w:pPr>
              <w:pStyle w:val="TAN"/>
            </w:pPr>
            <w:r w:rsidRPr="003D4ABF">
              <w:t>NOTE 14:</w:t>
            </w:r>
            <w:r w:rsidRPr="003D4ABF">
              <w:tab/>
              <w:t>The list of PRA elements shall be a short list of elements.</w:t>
            </w:r>
          </w:p>
          <w:p w14:paraId="5C829140" w14:textId="394D5834" w:rsidR="001A10E9" w:rsidRPr="003D4ABF" w:rsidRDefault="001A10E9" w:rsidP="00E636EF">
            <w:pPr>
              <w:pStyle w:val="TAN"/>
            </w:pPr>
            <w:r>
              <w:t>NOTE 15:</w:t>
            </w:r>
            <w:r>
              <w:tab/>
              <w:t>This attribute is applicable only for the PDU Session supporting HR-SBO. This attribute is applied only to the current serving VPLMN.</w:t>
            </w:r>
            <w:ins w:id="45" w:author="Qualcomm User r03" w:date="2023-04-18T11:43:00Z">
              <w:r w:rsidR="002816A3">
                <w:t xml:space="preserve"> </w:t>
              </w:r>
              <w:r w:rsidR="002816A3" w:rsidRPr="00F61A41">
                <w:t>This attributed shall not be forwarded to RAN or UE.</w:t>
              </w:r>
            </w:ins>
          </w:p>
        </w:tc>
      </w:tr>
    </w:tbl>
    <w:p w14:paraId="7F0C78D3" w14:textId="77777777" w:rsidR="001A10E9" w:rsidRPr="003D4ABF" w:rsidRDefault="001A10E9" w:rsidP="001A10E9">
      <w:pPr>
        <w:spacing w:after="0"/>
        <w:rPr>
          <w:rFonts w:eastAsia="DengXian"/>
        </w:rPr>
      </w:pPr>
    </w:p>
    <w:p w14:paraId="1C842B65" w14:textId="77777777" w:rsidR="001A10E9" w:rsidRPr="003D4ABF" w:rsidRDefault="001A10E9" w:rsidP="001A10E9">
      <w:r w:rsidRPr="003D4ABF">
        <w:t>Upon the initial interaction with the SMF, the PCF may provide the following attributes to the SMF:</w:t>
      </w:r>
    </w:p>
    <w:p w14:paraId="1581752C" w14:textId="77777777" w:rsidR="001A10E9" w:rsidRPr="003D4ABF" w:rsidRDefault="001A10E9" w:rsidP="001A10E9">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2278C44C" w14:textId="77777777" w:rsidR="001A10E9" w:rsidRPr="003D4ABF" w:rsidRDefault="001A10E9" w:rsidP="001A10E9">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0E0F4AA4" w14:textId="77777777" w:rsidR="001A10E9" w:rsidRPr="003D4ABF" w:rsidRDefault="001A10E9" w:rsidP="001A10E9">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7BAF1D70" w14:textId="77777777" w:rsidR="001A10E9" w:rsidRPr="003D4ABF" w:rsidRDefault="001A10E9" w:rsidP="001A10E9">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TS</w:t>
      </w:r>
      <w:r>
        <w:rPr>
          <w:lang w:eastAsia="zh-CN"/>
        </w:rPr>
        <w:t> </w:t>
      </w:r>
      <w:r w:rsidRPr="003D4ABF">
        <w:rPr>
          <w:lang w:eastAsia="zh-CN"/>
        </w:rPr>
        <w:t>32.255</w:t>
      </w:r>
      <w:r>
        <w:rPr>
          <w:lang w:eastAsia="zh-CN"/>
        </w:rPr>
        <w:t> </w:t>
      </w:r>
      <w:r w:rsidRPr="003D4ABF">
        <w:rPr>
          <w:lang w:eastAsia="zh-CN"/>
        </w:rPr>
        <w:t>[21].</w:t>
      </w:r>
    </w:p>
    <w:p w14:paraId="080943CF" w14:textId="77777777" w:rsidR="001A10E9" w:rsidRPr="003D4ABF" w:rsidRDefault="001A10E9" w:rsidP="001A10E9">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667B01E3" w14:textId="77777777" w:rsidR="001A10E9" w:rsidRPr="003D4ABF" w:rsidRDefault="001A10E9" w:rsidP="001A10E9">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18044951" w14:textId="77777777" w:rsidR="001A10E9" w:rsidRPr="003D4ABF" w:rsidRDefault="001A10E9" w:rsidP="001A10E9">
      <w:r w:rsidRPr="003D4ABF">
        <w:t>Upon every interaction with the SMF, the PCF may provide the following attributes to the SMF:</w:t>
      </w:r>
    </w:p>
    <w:p w14:paraId="777D78D2" w14:textId="77777777" w:rsidR="001A10E9" w:rsidRPr="003D4ABF" w:rsidRDefault="001A10E9" w:rsidP="001A10E9">
      <w:r w:rsidRPr="003D4ABF">
        <w:t xml:space="preserve">The </w:t>
      </w:r>
      <w:r w:rsidRPr="003D4ABF">
        <w:rPr>
          <w:i/>
        </w:rPr>
        <w:t>Revalidation time limit</w:t>
      </w:r>
      <w:r w:rsidRPr="003D4ABF">
        <w:t xml:space="preserve"> defines the </w:t>
      </w:r>
      <w:proofErr w:type="gramStart"/>
      <w:r w:rsidRPr="003D4ABF">
        <w:t>time period</w:t>
      </w:r>
      <w:proofErr w:type="gramEnd"/>
      <w:r w:rsidRPr="003D4ABF">
        <w:t xml:space="preserve"> within which the SMF shall trigger a request for PCC rules for an established PDU Session.</w:t>
      </w:r>
    </w:p>
    <w:p w14:paraId="23910CAC" w14:textId="77777777" w:rsidR="001A10E9" w:rsidRPr="003D4ABF" w:rsidRDefault="001A10E9" w:rsidP="001A10E9">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0E9FEA0B" w14:textId="77777777" w:rsidR="001A10E9" w:rsidRPr="003D4ABF" w:rsidRDefault="001A10E9" w:rsidP="001A10E9">
      <w:pPr>
        <w:pStyle w:val="NO"/>
        <w:rPr>
          <w:rFonts w:eastAsia="DengXian"/>
        </w:rPr>
      </w:pPr>
      <w:r w:rsidRPr="003D4ABF">
        <w:rPr>
          <w:rFonts w:eastAsia="DengXian"/>
        </w:rPr>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w:t>
      </w:r>
      <w:proofErr w:type="gramStart"/>
      <w:r w:rsidRPr="003D4ABF">
        <w:rPr>
          <w:rFonts w:eastAsia="DengXian"/>
        </w:rPr>
        <w:t>has to</w:t>
      </w:r>
      <w:proofErr w:type="gramEnd"/>
      <w:r w:rsidRPr="003D4ABF">
        <w:rPr>
          <w:rFonts w:eastAsia="DengXian"/>
        </w:rPr>
        <w:t xml:space="preserve">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27E26D62" w14:textId="77777777" w:rsidR="001A10E9" w:rsidRPr="003D4ABF" w:rsidRDefault="001A10E9" w:rsidP="001A10E9">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348B03B9" w14:textId="77777777" w:rsidR="001A10E9" w:rsidRPr="003D4ABF" w:rsidRDefault="001A10E9" w:rsidP="001A10E9">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541A8FBF" w14:textId="77777777" w:rsidR="001A10E9" w:rsidRPr="003D4ABF" w:rsidRDefault="001A10E9" w:rsidP="001A10E9">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1A096D6D" w14:textId="77777777" w:rsidR="001A10E9" w:rsidRPr="003D4ABF" w:rsidRDefault="001A10E9" w:rsidP="001A10E9">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w:t>
      </w:r>
      <w:proofErr w:type="gramStart"/>
      <w:r w:rsidRPr="003D4ABF">
        <w:t>e.g.</w:t>
      </w:r>
      <w:proofErr w:type="gramEnd"/>
      <w:r w:rsidRPr="003D4ABF">
        <w:t xml:space="preserve"> by spreading over time).</w:t>
      </w:r>
    </w:p>
    <w:p w14:paraId="76B7BCAC" w14:textId="77777777" w:rsidR="001A10E9" w:rsidRPr="003D4ABF" w:rsidRDefault="001A10E9" w:rsidP="001A10E9">
      <w:pPr>
        <w:pStyle w:val="NO"/>
      </w:pPr>
      <w:r w:rsidRPr="003D4ABF">
        <w:t>NOTE 5:</w:t>
      </w:r>
      <w:r w:rsidRPr="003D4ABF">
        <w:tab/>
      </w:r>
      <w:proofErr w:type="gramStart"/>
      <w:r w:rsidRPr="003D4ABF">
        <w:t>In order to</w:t>
      </w:r>
      <w:proofErr w:type="gramEnd"/>
      <w:r w:rsidRPr="003D4ABF">
        <w:t xml:space="preserve">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01CDF6AB" w14:textId="77777777" w:rsidR="001A10E9" w:rsidRPr="003D4ABF" w:rsidRDefault="001A10E9" w:rsidP="001A10E9">
      <w:pPr>
        <w:pStyle w:val="NO"/>
      </w:pPr>
      <w:r w:rsidRPr="003D4ABF">
        <w:t>NOTE 6:</w:t>
      </w:r>
      <w:r w:rsidRPr="003D4ABF">
        <w:tab/>
        <w:t>For services that depend on specific Session-AMBR and/or default 5QI/ARP (</w:t>
      </w:r>
      <w:proofErr w:type="gramStart"/>
      <w:r w:rsidRPr="003D4ABF">
        <w:t>e.g.</w:t>
      </w:r>
      <w:proofErr w:type="gramEnd"/>
      <w:r w:rsidRPr="003D4ABF">
        <w:t xml:space="preserve">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557CAC0D" w14:textId="77777777" w:rsidR="001A10E9" w:rsidRPr="003D4ABF" w:rsidRDefault="001A10E9" w:rsidP="001A10E9">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AE155D4" w14:textId="77777777" w:rsidR="001A10E9" w:rsidRPr="003D4ABF" w:rsidRDefault="001A10E9" w:rsidP="001A10E9">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w:t>
      </w:r>
      <w:proofErr w:type="gramStart"/>
      <w:r w:rsidRPr="003D4ABF">
        <w:t>Non-3GPP</w:t>
      </w:r>
      <w:proofErr w:type="gramEnd"/>
      <w:r w:rsidRPr="003D4ABF">
        <w:t xml:space="preserve"> access.</w:t>
      </w:r>
    </w:p>
    <w:p w14:paraId="21A66E19" w14:textId="77777777" w:rsidR="001A10E9" w:rsidRPr="003D4ABF" w:rsidRDefault="001A10E9" w:rsidP="001A10E9">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8DA84E2" w14:textId="77777777" w:rsidR="001A10E9" w:rsidRPr="003D4ABF" w:rsidRDefault="001A10E9" w:rsidP="001A10E9">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422896BC" w14:textId="77777777" w:rsidR="001A10E9" w:rsidRPr="003D4ABF" w:rsidRDefault="001A10E9" w:rsidP="001A10E9">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2A2B92D3" w14:textId="77777777" w:rsidR="001A10E9" w:rsidRPr="003D4ABF" w:rsidRDefault="001A10E9" w:rsidP="001A10E9">
      <w:r w:rsidRPr="003D4ABF">
        <w:t xml:space="preserve">The </w:t>
      </w:r>
      <w:r w:rsidRPr="003D4ABF">
        <w:rPr>
          <w:i/>
        </w:rPr>
        <w:t>Monitoring time</w:t>
      </w:r>
      <w:r w:rsidRPr="003D4ABF">
        <w:t xml:space="preserve"> indicates the time at which the SMF shall store the accumulated usage information.</w:t>
      </w:r>
    </w:p>
    <w:p w14:paraId="64AC6B09" w14:textId="77777777" w:rsidR="001A10E9" w:rsidRPr="003D4ABF" w:rsidRDefault="001A10E9" w:rsidP="001A10E9">
      <w:pPr>
        <w:overflowPunct w:val="0"/>
        <w:autoSpaceDE w:val="0"/>
        <w:autoSpaceDN w:val="0"/>
        <w:adjustRightInd w:val="0"/>
        <w:textAlignment w:val="baseline"/>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459335ED" w14:textId="77777777" w:rsidR="001A10E9" w:rsidRPr="003D4ABF" w:rsidRDefault="001A10E9" w:rsidP="001A10E9">
      <w:pPr>
        <w:overflowPunct w:val="0"/>
        <w:autoSpaceDE w:val="0"/>
        <w:autoSpaceDN w:val="0"/>
        <w:adjustRightInd w:val="0"/>
        <w:textAlignment w:val="baseline"/>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3B889007" w14:textId="77777777" w:rsidR="001A10E9" w:rsidRPr="003D4ABF" w:rsidRDefault="001A10E9" w:rsidP="001A10E9">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w:t>
      </w:r>
      <w:proofErr w:type="gramStart"/>
      <w:r w:rsidRPr="003D4ABF">
        <w:rPr>
          <w:rFonts w:eastAsia="DengXian"/>
          <w:lang w:eastAsia="ja-JP"/>
        </w:rPr>
        <w:t>period of time</w:t>
      </w:r>
      <w:proofErr w:type="gramEnd"/>
      <w:r w:rsidRPr="003D4ABF">
        <w:rPr>
          <w:rFonts w:eastAsia="DengXian"/>
          <w:lang w:eastAsia="ja-JP"/>
        </w:rPr>
        <w:t xml:space="preserve"> after which the time measurement shall stop, if no packets are received during that time period.</w:t>
      </w:r>
    </w:p>
    <w:p w14:paraId="010A2899" w14:textId="77777777" w:rsidR="001A10E9" w:rsidRPr="003D4ABF" w:rsidRDefault="001A10E9" w:rsidP="001A10E9">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7DC43711" w14:textId="77777777" w:rsidR="001A10E9" w:rsidRPr="003D4ABF" w:rsidRDefault="001A10E9" w:rsidP="001A10E9">
      <w:r w:rsidRPr="003D4ABF">
        <w:t xml:space="preserve">The </w:t>
      </w:r>
      <w:r w:rsidRPr="003D4ABF">
        <w:rPr>
          <w:i/>
          <w:iCs/>
        </w:rPr>
        <w:t>User plane node Management Information Container</w:t>
      </w:r>
      <w:r w:rsidRPr="003D4ABF">
        <w:t xml:space="preserve"> </w:t>
      </w:r>
      <w:proofErr w:type="gramStart"/>
      <w:r w:rsidRPr="003D4ABF">
        <w:t>carries</w:t>
      </w:r>
      <w:proofErr w:type="gramEnd"/>
      <w:r w:rsidRPr="003D4ABF">
        <w:t xml:space="preserve"> User plane node management information for a 5GS Bridge</w:t>
      </w:r>
      <w:r>
        <w:t xml:space="preserve"> or Router</w:t>
      </w:r>
      <w:r w:rsidRPr="003D4ABF">
        <w:t>.</w:t>
      </w:r>
    </w:p>
    <w:p w14:paraId="6B817DF0" w14:textId="77777777" w:rsidR="001A10E9" w:rsidRDefault="001A10E9" w:rsidP="001A10E9">
      <w:pPr>
        <w:rPr>
          <w:rFonts w:eastAsia="DengXian"/>
        </w:rPr>
      </w:pPr>
      <w:r>
        <w:rPr>
          <w:rFonts w:eastAsia="DengXian"/>
        </w:rPr>
        <w:t xml:space="preserve">The VPLMN specific roaming offloading policy carries the attributes for the traffic to be offloaded to the local part of DN in VPLMN. The following </w:t>
      </w:r>
      <w:proofErr w:type="gramStart"/>
      <w:r>
        <w:rPr>
          <w:rFonts w:eastAsia="DengXian"/>
        </w:rPr>
        <w:t>attributes</w:t>
      </w:r>
      <w:proofErr w:type="gramEnd"/>
      <w:r>
        <w:rPr>
          <w:rFonts w:eastAsia="DengXian"/>
        </w:rPr>
        <w:t xml:space="preserve"> under this policy is applicable only for the serving VPLMN. When the H-SMF receives it from PCF and HR-SBO is authorized, H-SMF shall send this policy to the V-SMF. The V-SMF may use this information to configure V-EASDF, ULCL/BP UPF and Local UPF.</w:t>
      </w:r>
    </w:p>
    <w:p w14:paraId="61C941D1" w14:textId="77777777" w:rsidR="001A10E9" w:rsidRDefault="001A10E9" w:rsidP="001A10E9">
      <w:pPr>
        <w:rPr>
          <w:rFonts w:eastAsia="DengXian"/>
        </w:rPr>
      </w:pPr>
      <w:r>
        <w:rPr>
          <w:rFonts w:eastAsia="DengXian"/>
        </w:rPr>
        <w:t xml:space="preserve">The </w:t>
      </w:r>
      <w:r w:rsidRPr="00424645">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00EEE2D8" w14:textId="571E4435" w:rsidR="001A10E9" w:rsidRDefault="001A10E9" w:rsidP="001A10E9">
      <w:pPr>
        <w:rPr>
          <w:ins w:id="46" w:author="Samsung" w:date="2023-04-05T16:46:00Z"/>
          <w:rFonts w:eastAsia="DengXian"/>
        </w:rPr>
      </w:pPr>
      <w:r>
        <w:rPr>
          <w:rFonts w:eastAsia="DengXian"/>
        </w:rPr>
        <w:t xml:space="preserve">The </w:t>
      </w:r>
      <w:r w:rsidRPr="00424645">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0435DC32" w14:textId="4DAF90C9" w:rsidR="00424645" w:rsidRPr="001E34D7" w:rsidDel="002C29F3" w:rsidRDefault="00424645" w:rsidP="00424645">
      <w:pPr>
        <w:rPr>
          <w:ins w:id="47" w:author="Samsung" w:date="2023-04-05T16:46:00Z"/>
          <w:del w:id="48" w:author="Samsung2" w:date="2023-01-04T14:25:00Z"/>
          <w:rFonts w:eastAsia="DengXian"/>
          <w:lang w:eastAsia="zh-CN"/>
        </w:rPr>
      </w:pPr>
      <w:ins w:id="49" w:author="Samsung" w:date="2023-04-05T16:46:00Z">
        <w:r w:rsidRPr="003D4ABF">
          <w:rPr>
            <w:rFonts w:eastAsia="DengXian"/>
          </w:rPr>
          <w:t xml:space="preserve">The </w:t>
        </w:r>
        <w:r w:rsidRPr="003D4ABF">
          <w:rPr>
            <w:rFonts w:eastAsia="DengXian"/>
            <w:i/>
          </w:rPr>
          <w:t>Authorized Session-AMBR</w:t>
        </w:r>
        <w:r>
          <w:rPr>
            <w:rFonts w:eastAsia="DengXian"/>
            <w:i/>
          </w:rPr>
          <w:t xml:space="preserve"> for </w:t>
        </w:r>
      </w:ins>
      <w:ins w:id="50" w:author="Huawei_Hui_D2" w:date="2023-04-18T21:56:00Z">
        <w:r w:rsidR="00EE0670">
          <w:rPr>
            <w:rFonts w:eastAsia="DengXian"/>
            <w:i/>
          </w:rPr>
          <w:t>Offloading</w:t>
        </w:r>
      </w:ins>
      <w:ins w:id="51" w:author="Samsung" w:date="2023-04-05T16:46:00Z">
        <w:r w:rsidRPr="003D4ABF">
          <w:rPr>
            <w:rFonts w:eastAsia="DengXian"/>
          </w:rPr>
          <w:t xml:space="preserve"> defines the </w:t>
        </w:r>
        <w:del w:id="52" w:author="LTHBM10" w:date="2023-05-12T20:34:00Z">
          <w:r w:rsidRPr="000300BD" w:rsidDel="000300BD">
            <w:rPr>
              <w:rFonts w:eastAsia="DengXian"/>
              <w:highlight w:val="yellow"/>
            </w:rPr>
            <w:delText>UL/</w:delText>
          </w:r>
        </w:del>
        <w:r w:rsidRPr="003D4ABF">
          <w:rPr>
            <w:rFonts w:eastAsia="DengXian"/>
          </w:rPr>
          <w:t xml:space="preserve">DL Aggregate Maximum Bit Rate for the Non-GBR QoS Flows </w:t>
        </w:r>
        <w:r>
          <w:rPr>
            <w:rFonts w:eastAsia="DengXian"/>
          </w:rPr>
          <w:t xml:space="preserve">applicable for the local traffic </w:t>
        </w:r>
      </w:ins>
      <w:ins w:id="53" w:author="Huawei_Hui_D2" w:date="2023-04-18T21:56:00Z">
        <w:r w:rsidR="00EE0670">
          <w:rPr>
            <w:rFonts w:eastAsia="DengXian"/>
          </w:rPr>
          <w:t>offloaded</w:t>
        </w:r>
      </w:ins>
      <w:ins w:id="54" w:author="Samsung" w:date="2023-04-05T16:46:00Z">
        <w:r>
          <w:rPr>
            <w:rFonts w:eastAsia="DengXian"/>
          </w:rPr>
          <w:t xml:space="preserve"> to the local part of DN in VPLMN </w:t>
        </w:r>
        <w:r w:rsidRPr="003D4ABF">
          <w:rPr>
            <w:rFonts w:eastAsia="DengXian"/>
          </w:rPr>
          <w:t>of the PDU Session</w:t>
        </w:r>
        <w:r>
          <w:rPr>
            <w:rFonts w:eastAsia="DengXian"/>
          </w:rPr>
          <w:t xml:space="preserve"> for HR-SBO</w:t>
        </w:r>
        <w:r w:rsidRPr="003D4ABF">
          <w:rPr>
            <w:rFonts w:eastAsia="DengXian"/>
          </w:rPr>
          <w:t>.</w:t>
        </w:r>
      </w:ins>
      <w:ins w:id="55" w:author="LTHBM10" w:date="2023-05-12T20:34:00Z">
        <w:r w:rsidR="000300BD">
          <w:rPr>
            <w:rFonts w:eastAsia="DengXian"/>
          </w:rPr>
          <w:t xml:space="preserve"> </w:t>
        </w:r>
        <w:r w:rsidR="000300BD" w:rsidRPr="000300BD">
          <w:rPr>
            <w:rFonts w:eastAsia="DengXian"/>
            <w:highlight w:val="yellow"/>
          </w:rPr>
          <w:t>This information applies only for the L-P</w:t>
        </w:r>
      </w:ins>
      <w:ins w:id="56" w:author="LTHBM10" w:date="2023-05-12T20:35:00Z">
        <w:r w:rsidR="000300BD" w:rsidRPr="000300BD">
          <w:rPr>
            <w:rFonts w:eastAsia="DengXian"/>
            <w:highlight w:val="yellow"/>
          </w:rPr>
          <w:t xml:space="preserve">SA in the VPLMN and is not applicable to 5G AN </w:t>
        </w:r>
        <w:proofErr w:type="gramStart"/>
        <w:r w:rsidR="000300BD" w:rsidRPr="000300BD">
          <w:rPr>
            <w:rFonts w:eastAsia="DengXian"/>
            <w:highlight w:val="yellow"/>
          </w:rPr>
          <w:t>e.g.</w:t>
        </w:r>
        <w:proofErr w:type="gramEnd"/>
        <w:r w:rsidR="000300BD" w:rsidRPr="000300BD">
          <w:rPr>
            <w:rFonts w:eastAsia="DengXian"/>
            <w:highlight w:val="yellow"/>
          </w:rPr>
          <w:t xml:space="preserve"> RAN in the VPLMN</w:t>
        </w:r>
      </w:ins>
    </w:p>
    <w:bookmarkEnd w:id="13"/>
    <w:bookmarkEnd w:id="14"/>
    <w:bookmarkEnd w:id="15"/>
    <w:bookmarkEnd w:id="16"/>
    <w:bookmarkEnd w:id="17"/>
    <w:bookmarkEnd w:id="18"/>
    <w:bookmarkEnd w:id="19"/>
    <w:bookmarkEnd w:id="20"/>
    <w:bookmarkEnd w:id="21"/>
    <w:p w14:paraId="37C9A851" w14:textId="77777777" w:rsidR="00EE0670" w:rsidDel="00EA30E1" w:rsidRDefault="00EE0670" w:rsidP="00EE0670">
      <w:pPr>
        <w:pStyle w:val="EditorsNote"/>
        <w:rPr>
          <w:del w:id="57" w:author="LTHBM1" w:date="2023-04-17T12:41:00Z"/>
          <w:rFonts w:eastAsia="DengXian"/>
        </w:rPr>
      </w:pPr>
      <w:del w:id="58" w:author="LTHBM1" w:date="2023-04-17T12:41:00Z">
        <w:r w:rsidDel="00EA30E1">
          <w:rPr>
            <w:rFonts w:eastAsia="DengXian"/>
          </w:rPr>
          <w:delText>Editor's note:</w:delText>
        </w:r>
        <w:r w:rsidDel="00EA30E1">
          <w:rPr>
            <w:rFonts w:eastAsia="DengXian"/>
          </w:rPr>
          <w:tab/>
          <w:delText xml:space="preserve">It is FFS whether to include the </w:delText>
        </w:r>
        <w:r w:rsidRPr="00424645" w:rsidDel="00EA30E1">
          <w:rPr>
            <w:rFonts w:eastAsia="DengXian"/>
            <w:i/>
            <w:iCs/>
            <w:lang w:eastAsia="en-GB"/>
          </w:rPr>
          <w:delText>Authorized Session-AMBR and charging for local part of DN</w:delText>
        </w:r>
        <w:r w:rsidDel="00EA30E1">
          <w:rPr>
            <w:rFonts w:eastAsia="DengXian"/>
          </w:rPr>
          <w:delText xml:space="preserve"> for VPLMN Specific Offloading Policy.</w:delText>
        </w:r>
      </w:del>
    </w:p>
    <w:p w14:paraId="120AFECC" w14:textId="17F21030" w:rsidR="007760E2" w:rsidRDefault="007760E2" w:rsidP="007760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Changes * * * *</w:t>
      </w:r>
    </w:p>
    <w:p w14:paraId="4ADDA429" w14:textId="77777777" w:rsidR="007760E2" w:rsidRDefault="007760E2" w:rsidP="007760E2"/>
    <w:p w14:paraId="33EFA0BF" w14:textId="77777777" w:rsidR="007760E2" w:rsidRPr="001B7C50" w:rsidRDefault="007760E2" w:rsidP="007760E2"/>
    <w:p w14:paraId="160D1831" w14:textId="77777777" w:rsidR="00732F88" w:rsidRPr="001B7C50" w:rsidRDefault="00732F88" w:rsidP="004C5CB4"/>
    <w:sectPr w:rsidR="00732F88" w:rsidRPr="001B7C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469DB" w14:textId="77777777" w:rsidR="00884394" w:rsidRDefault="00884394">
      <w:r>
        <w:separator/>
      </w:r>
    </w:p>
  </w:endnote>
  <w:endnote w:type="continuationSeparator" w:id="0">
    <w:p w14:paraId="3C6DCF1C" w14:textId="77777777" w:rsidR="00884394" w:rsidRDefault="00884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C0A18" w14:textId="77777777" w:rsidR="00884394" w:rsidRDefault="00884394">
      <w:r>
        <w:separator/>
      </w:r>
    </w:p>
  </w:footnote>
  <w:footnote w:type="continuationSeparator" w:id="0">
    <w:p w14:paraId="10913B25" w14:textId="77777777" w:rsidR="00884394" w:rsidRDefault="008843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28D8" w:rsidRDefault="00AE28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28D8" w:rsidRDefault="00AE28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28D8" w:rsidRDefault="00AE28D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28D8" w:rsidRDefault="00AE28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1EB1E4B"/>
    <w:multiLevelType w:val="hybridMultilevel"/>
    <w:tmpl w:val="D2C69E94"/>
    <w:lvl w:ilvl="0" w:tplc="135CF07E">
      <w:start w:val="1"/>
      <w:numFmt w:val="decimal"/>
      <w:lvlText w:val="%1)"/>
      <w:lvlJc w:val="left"/>
      <w:pPr>
        <w:ind w:left="420" w:hanging="360"/>
      </w:pPr>
      <w:rPr>
        <w:rFonts w:hint="default"/>
      </w:rPr>
    </w:lvl>
    <w:lvl w:ilvl="1" w:tplc="04090019" w:tentative="1">
      <w:start w:val="1"/>
      <w:numFmt w:val="upperLetter"/>
      <w:lvlText w:val="%2."/>
      <w:lvlJc w:val="left"/>
      <w:pPr>
        <w:ind w:left="860" w:hanging="400"/>
      </w:pPr>
    </w:lvl>
    <w:lvl w:ilvl="2" w:tplc="0409001B" w:tentative="1">
      <w:start w:val="1"/>
      <w:numFmt w:val="lowerRoman"/>
      <w:lvlText w:val="%3."/>
      <w:lvlJc w:val="right"/>
      <w:pPr>
        <w:ind w:left="1260" w:hanging="400"/>
      </w:pPr>
    </w:lvl>
    <w:lvl w:ilvl="3" w:tplc="0409000F" w:tentative="1">
      <w:start w:val="1"/>
      <w:numFmt w:val="decimal"/>
      <w:lvlText w:val="%4."/>
      <w:lvlJc w:val="left"/>
      <w:pPr>
        <w:ind w:left="1660" w:hanging="400"/>
      </w:pPr>
    </w:lvl>
    <w:lvl w:ilvl="4" w:tplc="04090019" w:tentative="1">
      <w:start w:val="1"/>
      <w:numFmt w:val="upperLetter"/>
      <w:lvlText w:val="%5."/>
      <w:lvlJc w:val="left"/>
      <w:pPr>
        <w:ind w:left="2060" w:hanging="400"/>
      </w:pPr>
    </w:lvl>
    <w:lvl w:ilvl="5" w:tplc="0409001B" w:tentative="1">
      <w:start w:val="1"/>
      <w:numFmt w:val="lowerRoman"/>
      <w:lvlText w:val="%6."/>
      <w:lvlJc w:val="right"/>
      <w:pPr>
        <w:ind w:left="2460" w:hanging="400"/>
      </w:pPr>
    </w:lvl>
    <w:lvl w:ilvl="6" w:tplc="0409000F" w:tentative="1">
      <w:start w:val="1"/>
      <w:numFmt w:val="decimal"/>
      <w:lvlText w:val="%7."/>
      <w:lvlJc w:val="left"/>
      <w:pPr>
        <w:ind w:left="2860" w:hanging="400"/>
      </w:pPr>
    </w:lvl>
    <w:lvl w:ilvl="7" w:tplc="04090019" w:tentative="1">
      <w:start w:val="1"/>
      <w:numFmt w:val="upperLetter"/>
      <w:lvlText w:val="%8."/>
      <w:lvlJc w:val="left"/>
      <w:pPr>
        <w:ind w:left="3260" w:hanging="400"/>
      </w:pPr>
    </w:lvl>
    <w:lvl w:ilvl="8" w:tplc="0409001B" w:tentative="1">
      <w:start w:val="1"/>
      <w:numFmt w:val="lowerRoman"/>
      <w:lvlText w:val="%9."/>
      <w:lvlJc w:val="right"/>
      <w:pPr>
        <w:ind w:left="3660" w:hanging="400"/>
      </w:pPr>
    </w:lvl>
  </w:abstractNum>
  <w:abstractNum w:abstractNumId="16" w15:restartNumberingAfterBreak="0">
    <w:nsid w:val="29AF6446"/>
    <w:multiLevelType w:val="hybridMultilevel"/>
    <w:tmpl w:val="6DA2772C"/>
    <w:lvl w:ilvl="0" w:tplc="208AB9D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8486CE3"/>
    <w:multiLevelType w:val="hybridMultilevel"/>
    <w:tmpl w:val="C1382020"/>
    <w:lvl w:ilvl="0" w:tplc="A5426B52">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4" w15:restartNumberingAfterBreak="0">
    <w:nsid w:val="7DC13BB6"/>
    <w:multiLevelType w:val="hybridMultilevel"/>
    <w:tmpl w:val="B4107622"/>
    <w:lvl w:ilvl="0" w:tplc="EE48E72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1823564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84346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64025664">
    <w:abstractNumId w:val="13"/>
  </w:num>
  <w:num w:numId="4" w16cid:durableId="701170480">
    <w:abstractNumId w:val="22"/>
  </w:num>
  <w:num w:numId="5" w16cid:durableId="2137138571">
    <w:abstractNumId w:val="11"/>
  </w:num>
  <w:num w:numId="6" w16cid:durableId="993067425">
    <w:abstractNumId w:val="12"/>
  </w:num>
  <w:num w:numId="7" w16cid:durableId="1597784215">
    <w:abstractNumId w:val="20"/>
  </w:num>
  <w:num w:numId="8" w16cid:durableId="608051388">
    <w:abstractNumId w:val="14"/>
  </w:num>
  <w:num w:numId="9" w16cid:durableId="1135566837">
    <w:abstractNumId w:val="19"/>
  </w:num>
  <w:num w:numId="10" w16cid:durableId="1390423448">
    <w:abstractNumId w:val="18"/>
  </w:num>
  <w:num w:numId="11" w16cid:durableId="1176000433">
    <w:abstractNumId w:val="17"/>
  </w:num>
  <w:num w:numId="12" w16cid:durableId="1754889778">
    <w:abstractNumId w:val="9"/>
  </w:num>
  <w:num w:numId="13" w16cid:durableId="899249413">
    <w:abstractNumId w:val="7"/>
  </w:num>
  <w:num w:numId="14" w16cid:durableId="1022779703">
    <w:abstractNumId w:val="6"/>
  </w:num>
  <w:num w:numId="15" w16cid:durableId="2012759398">
    <w:abstractNumId w:val="5"/>
  </w:num>
  <w:num w:numId="16" w16cid:durableId="1072436186">
    <w:abstractNumId w:val="4"/>
  </w:num>
  <w:num w:numId="17" w16cid:durableId="1243881027">
    <w:abstractNumId w:val="8"/>
  </w:num>
  <w:num w:numId="18" w16cid:durableId="1297376043">
    <w:abstractNumId w:val="3"/>
  </w:num>
  <w:num w:numId="19" w16cid:durableId="977346940">
    <w:abstractNumId w:val="2"/>
  </w:num>
  <w:num w:numId="20" w16cid:durableId="616253770">
    <w:abstractNumId w:val="1"/>
  </w:num>
  <w:num w:numId="21" w16cid:durableId="1463888264">
    <w:abstractNumId w:val="0"/>
  </w:num>
  <w:num w:numId="22" w16cid:durableId="1619987528">
    <w:abstractNumId w:val="23"/>
  </w:num>
  <w:num w:numId="23" w16cid:durableId="1654871438">
    <w:abstractNumId w:val="15"/>
  </w:num>
  <w:num w:numId="24" w16cid:durableId="510992246">
    <w:abstractNumId w:val="24"/>
  </w:num>
  <w:num w:numId="25" w16cid:durableId="988703711">
    <w:abstractNumId w:val="16"/>
  </w:num>
  <w:num w:numId="26" w16cid:durableId="42449663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0">
    <w15:presenceInfo w15:providerId="None" w15:userId="LTHBM10"/>
  </w15:person>
  <w15:person w15:author="Samsung">
    <w15:presenceInfo w15:providerId="None" w15:userId="Samsung"/>
  </w15:person>
  <w15:person w15:author="Huawei_Hui_D2">
    <w15:presenceInfo w15:providerId="None" w15:userId="Huawei_Hui_D2"/>
  </w15:person>
  <w15:person w15:author="Qualcomm User r03">
    <w15:presenceInfo w15:providerId="None" w15:userId="Qualcomm User r03"/>
  </w15:person>
  <w15:person w15:author="Samsung2">
    <w15:presenceInfo w15:providerId="None" w15:userId="Samsung2"/>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90"/>
    <w:rsid w:val="0000408F"/>
    <w:rsid w:val="00004363"/>
    <w:rsid w:val="00022E4A"/>
    <w:rsid w:val="000300BD"/>
    <w:rsid w:val="000402FC"/>
    <w:rsid w:val="00041B89"/>
    <w:rsid w:val="00043369"/>
    <w:rsid w:val="000435A6"/>
    <w:rsid w:val="000456EC"/>
    <w:rsid w:val="00050F65"/>
    <w:rsid w:val="0005635E"/>
    <w:rsid w:val="00060825"/>
    <w:rsid w:val="00060C96"/>
    <w:rsid w:val="00090109"/>
    <w:rsid w:val="00093799"/>
    <w:rsid w:val="00095990"/>
    <w:rsid w:val="00097224"/>
    <w:rsid w:val="000A3874"/>
    <w:rsid w:val="000A6394"/>
    <w:rsid w:val="000B420E"/>
    <w:rsid w:val="000B7C64"/>
    <w:rsid w:val="000B7FED"/>
    <w:rsid w:val="000C038A"/>
    <w:rsid w:val="000C6598"/>
    <w:rsid w:val="000D44B3"/>
    <w:rsid w:val="000E1DCC"/>
    <w:rsid w:val="000E3FC2"/>
    <w:rsid w:val="000E44E8"/>
    <w:rsid w:val="000E4C5F"/>
    <w:rsid w:val="000E6188"/>
    <w:rsid w:val="000F5019"/>
    <w:rsid w:val="00107DAF"/>
    <w:rsid w:val="001216B6"/>
    <w:rsid w:val="00123143"/>
    <w:rsid w:val="00123E8E"/>
    <w:rsid w:val="0012592D"/>
    <w:rsid w:val="00140A1E"/>
    <w:rsid w:val="00145D43"/>
    <w:rsid w:val="00146D0B"/>
    <w:rsid w:val="001738B2"/>
    <w:rsid w:val="00190338"/>
    <w:rsid w:val="00192C46"/>
    <w:rsid w:val="0019495B"/>
    <w:rsid w:val="00194BB1"/>
    <w:rsid w:val="001A08B3"/>
    <w:rsid w:val="001A10E9"/>
    <w:rsid w:val="001A2CA0"/>
    <w:rsid w:val="001A7B60"/>
    <w:rsid w:val="001B2BEA"/>
    <w:rsid w:val="001B52F0"/>
    <w:rsid w:val="001B7A65"/>
    <w:rsid w:val="001C1A40"/>
    <w:rsid w:val="001D0DD6"/>
    <w:rsid w:val="001D37C4"/>
    <w:rsid w:val="001E34D7"/>
    <w:rsid w:val="001E41F3"/>
    <w:rsid w:val="001E74AB"/>
    <w:rsid w:val="001F0A0D"/>
    <w:rsid w:val="001F233E"/>
    <w:rsid w:val="002024A5"/>
    <w:rsid w:val="00210C56"/>
    <w:rsid w:val="00211FDA"/>
    <w:rsid w:val="00212742"/>
    <w:rsid w:val="002227A4"/>
    <w:rsid w:val="00235C3F"/>
    <w:rsid w:val="0026004D"/>
    <w:rsid w:val="00262467"/>
    <w:rsid w:val="002640DD"/>
    <w:rsid w:val="0026531C"/>
    <w:rsid w:val="00265DB2"/>
    <w:rsid w:val="00265FD0"/>
    <w:rsid w:val="00267639"/>
    <w:rsid w:val="00275D12"/>
    <w:rsid w:val="00280119"/>
    <w:rsid w:val="002816A3"/>
    <w:rsid w:val="00284FEB"/>
    <w:rsid w:val="002860C4"/>
    <w:rsid w:val="002B55C5"/>
    <w:rsid w:val="002B5741"/>
    <w:rsid w:val="002B797D"/>
    <w:rsid w:val="002C29F3"/>
    <w:rsid w:val="002D1266"/>
    <w:rsid w:val="002D7A9E"/>
    <w:rsid w:val="002E395F"/>
    <w:rsid w:val="002E472E"/>
    <w:rsid w:val="002F056A"/>
    <w:rsid w:val="002F369C"/>
    <w:rsid w:val="002F6E7C"/>
    <w:rsid w:val="00305409"/>
    <w:rsid w:val="0030661A"/>
    <w:rsid w:val="00311AB3"/>
    <w:rsid w:val="00322EED"/>
    <w:rsid w:val="00325DA9"/>
    <w:rsid w:val="00335CA6"/>
    <w:rsid w:val="00337669"/>
    <w:rsid w:val="003609EF"/>
    <w:rsid w:val="0036231A"/>
    <w:rsid w:val="00362918"/>
    <w:rsid w:val="00370AE7"/>
    <w:rsid w:val="00374DD4"/>
    <w:rsid w:val="0039705E"/>
    <w:rsid w:val="003B7DFD"/>
    <w:rsid w:val="003C1B82"/>
    <w:rsid w:val="003D06EF"/>
    <w:rsid w:val="003E1A36"/>
    <w:rsid w:val="003E22FD"/>
    <w:rsid w:val="003E34A3"/>
    <w:rsid w:val="003E6F39"/>
    <w:rsid w:val="003F43BE"/>
    <w:rsid w:val="00410371"/>
    <w:rsid w:val="00417A2E"/>
    <w:rsid w:val="004242F1"/>
    <w:rsid w:val="00424645"/>
    <w:rsid w:val="004263D5"/>
    <w:rsid w:val="00432F4B"/>
    <w:rsid w:val="00443C70"/>
    <w:rsid w:val="00443D5D"/>
    <w:rsid w:val="00447681"/>
    <w:rsid w:val="004756A4"/>
    <w:rsid w:val="00480C49"/>
    <w:rsid w:val="0048189E"/>
    <w:rsid w:val="004842DC"/>
    <w:rsid w:val="00494F5C"/>
    <w:rsid w:val="004A5017"/>
    <w:rsid w:val="004B0261"/>
    <w:rsid w:val="004B18FC"/>
    <w:rsid w:val="004B75B7"/>
    <w:rsid w:val="004C2171"/>
    <w:rsid w:val="004C26B7"/>
    <w:rsid w:val="004C5267"/>
    <w:rsid w:val="004C5CB4"/>
    <w:rsid w:val="004C6888"/>
    <w:rsid w:val="004E077B"/>
    <w:rsid w:val="004E5540"/>
    <w:rsid w:val="004F2ED5"/>
    <w:rsid w:val="004F354D"/>
    <w:rsid w:val="005001B9"/>
    <w:rsid w:val="00507D97"/>
    <w:rsid w:val="005141AC"/>
    <w:rsid w:val="00514F11"/>
    <w:rsid w:val="0051580D"/>
    <w:rsid w:val="005178DE"/>
    <w:rsid w:val="00523179"/>
    <w:rsid w:val="005267A0"/>
    <w:rsid w:val="00530783"/>
    <w:rsid w:val="00534F35"/>
    <w:rsid w:val="005450BA"/>
    <w:rsid w:val="00546504"/>
    <w:rsid w:val="00547111"/>
    <w:rsid w:val="005474BC"/>
    <w:rsid w:val="00550D76"/>
    <w:rsid w:val="00592D74"/>
    <w:rsid w:val="005A0F37"/>
    <w:rsid w:val="005B17A3"/>
    <w:rsid w:val="005D0B1F"/>
    <w:rsid w:val="005D62EA"/>
    <w:rsid w:val="005E2C44"/>
    <w:rsid w:val="005E5FC5"/>
    <w:rsid w:val="005F00E2"/>
    <w:rsid w:val="005F1F26"/>
    <w:rsid w:val="005F317E"/>
    <w:rsid w:val="00600915"/>
    <w:rsid w:val="00613185"/>
    <w:rsid w:val="00621188"/>
    <w:rsid w:val="00621E72"/>
    <w:rsid w:val="006257ED"/>
    <w:rsid w:val="0063297B"/>
    <w:rsid w:val="00650990"/>
    <w:rsid w:val="006520AB"/>
    <w:rsid w:val="0066235D"/>
    <w:rsid w:val="00662C54"/>
    <w:rsid w:val="00665C47"/>
    <w:rsid w:val="006742D4"/>
    <w:rsid w:val="00690B31"/>
    <w:rsid w:val="00695808"/>
    <w:rsid w:val="00697276"/>
    <w:rsid w:val="006A26EE"/>
    <w:rsid w:val="006A6148"/>
    <w:rsid w:val="006B1E0D"/>
    <w:rsid w:val="006B46FB"/>
    <w:rsid w:val="006C2725"/>
    <w:rsid w:val="006C6ED7"/>
    <w:rsid w:val="006D1727"/>
    <w:rsid w:val="006E1346"/>
    <w:rsid w:val="006E21FB"/>
    <w:rsid w:val="006E656B"/>
    <w:rsid w:val="006F1293"/>
    <w:rsid w:val="007176FF"/>
    <w:rsid w:val="00732078"/>
    <w:rsid w:val="00732F88"/>
    <w:rsid w:val="00736272"/>
    <w:rsid w:val="00741BC2"/>
    <w:rsid w:val="007649AA"/>
    <w:rsid w:val="00765F1D"/>
    <w:rsid w:val="00766B0A"/>
    <w:rsid w:val="00770D63"/>
    <w:rsid w:val="00770ECB"/>
    <w:rsid w:val="007760E2"/>
    <w:rsid w:val="00783919"/>
    <w:rsid w:val="00792342"/>
    <w:rsid w:val="007977A8"/>
    <w:rsid w:val="007A3257"/>
    <w:rsid w:val="007A5A7D"/>
    <w:rsid w:val="007A6544"/>
    <w:rsid w:val="007B1B54"/>
    <w:rsid w:val="007B512A"/>
    <w:rsid w:val="007B600A"/>
    <w:rsid w:val="007C2097"/>
    <w:rsid w:val="007C61E8"/>
    <w:rsid w:val="007D0886"/>
    <w:rsid w:val="007D6A07"/>
    <w:rsid w:val="007E1425"/>
    <w:rsid w:val="007F09CF"/>
    <w:rsid w:val="007F4A13"/>
    <w:rsid w:val="007F7259"/>
    <w:rsid w:val="00800AB9"/>
    <w:rsid w:val="008040A8"/>
    <w:rsid w:val="008059F5"/>
    <w:rsid w:val="0081471A"/>
    <w:rsid w:val="00815B8E"/>
    <w:rsid w:val="008279FA"/>
    <w:rsid w:val="0083623A"/>
    <w:rsid w:val="00837DA6"/>
    <w:rsid w:val="00840A6F"/>
    <w:rsid w:val="00842FEA"/>
    <w:rsid w:val="00845D38"/>
    <w:rsid w:val="008478E7"/>
    <w:rsid w:val="00856B53"/>
    <w:rsid w:val="008626E7"/>
    <w:rsid w:val="00866D5B"/>
    <w:rsid w:val="00870EE7"/>
    <w:rsid w:val="00884394"/>
    <w:rsid w:val="00885D02"/>
    <w:rsid w:val="008860FD"/>
    <w:rsid w:val="008863B9"/>
    <w:rsid w:val="008864A6"/>
    <w:rsid w:val="00890FC7"/>
    <w:rsid w:val="00891E1E"/>
    <w:rsid w:val="008A30DD"/>
    <w:rsid w:val="008A45A6"/>
    <w:rsid w:val="008A472B"/>
    <w:rsid w:val="008C120D"/>
    <w:rsid w:val="008D5464"/>
    <w:rsid w:val="008F3789"/>
    <w:rsid w:val="008F686C"/>
    <w:rsid w:val="00900E23"/>
    <w:rsid w:val="00905D3E"/>
    <w:rsid w:val="00911B09"/>
    <w:rsid w:val="00911FC2"/>
    <w:rsid w:val="009148DE"/>
    <w:rsid w:val="00925284"/>
    <w:rsid w:val="00931FC4"/>
    <w:rsid w:val="009413F6"/>
    <w:rsid w:val="00941BC0"/>
    <w:rsid w:val="00941E30"/>
    <w:rsid w:val="0094740B"/>
    <w:rsid w:val="00953B50"/>
    <w:rsid w:val="00967772"/>
    <w:rsid w:val="00967ACB"/>
    <w:rsid w:val="00971C86"/>
    <w:rsid w:val="009777D9"/>
    <w:rsid w:val="00977B99"/>
    <w:rsid w:val="0098092C"/>
    <w:rsid w:val="00983089"/>
    <w:rsid w:val="00991B88"/>
    <w:rsid w:val="009A5753"/>
    <w:rsid w:val="009A579D"/>
    <w:rsid w:val="009A7DAF"/>
    <w:rsid w:val="009B196F"/>
    <w:rsid w:val="009B2A8F"/>
    <w:rsid w:val="009B4B60"/>
    <w:rsid w:val="009C510A"/>
    <w:rsid w:val="009D796C"/>
    <w:rsid w:val="009E2072"/>
    <w:rsid w:val="009E3297"/>
    <w:rsid w:val="009E6BF0"/>
    <w:rsid w:val="009F1187"/>
    <w:rsid w:val="009F26E7"/>
    <w:rsid w:val="009F734F"/>
    <w:rsid w:val="00A12940"/>
    <w:rsid w:val="00A1460C"/>
    <w:rsid w:val="00A246B6"/>
    <w:rsid w:val="00A45016"/>
    <w:rsid w:val="00A46F9D"/>
    <w:rsid w:val="00A47E70"/>
    <w:rsid w:val="00A5048B"/>
    <w:rsid w:val="00A50CF0"/>
    <w:rsid w:val="00A53EF6"/>
    <w:rsid w:val="00A56F70"/>
    <w:rsid w:val="00A618B9"/>
    <w:rsid w:val="00A7067E"/>
    <w:rsid w:val="00A7246C"/>
    <w:rsid w:val="00A7671C"/>
    <w:rsid w:val="00A87074"/>
    <w:rsid w:val="00A96289"/>
    <w:rsid w:val="00AA2CBC"/>
    <w:rsid w:val="00AB48CB"/>
    <w:rsid w:val="00AC21D4"/>
    <w:rsid w:val="00AC395C"/>
    <w:rsid w:val="00AC5820"/>
    <w:rsid w:val="00AC63B3"/>
    <w:rsid w:val="00AD1CD8"/>
    <w:rsid w:val="00AD3020"/>
    <w:rsid w:val="00AD37D3"/>
    <w:rsid w:val="00AD4083"/>
    <w:rsid w:val="00AE28D8"/>
    <w:rsid w:val="00AE61A5"/>
    <w:rsid w:val="00AF2FB7"/>
    <w:rsid w:val="00AF651B"/>
    <w:rsid w:val="00B07B64"/>
    <w:rsid w:val="00B1024D"/>
    <w:rsid w:val="00B10333"/>
    <w:rsid w:val="00B10D29"/>
    <w:rsid w:val="00B1396C"/>
    <w:rsid w:val="00B13B9C"/>
    <w:rsid w:val="00B1618D"/>
    <w:rsid w:val="00B1628B"/>
    <w:rsid w:val="00B16A13"/>
    <w:rsid w:val="00B258BB"/>
    <w:rsid w:val="00B30930"/>
    <w:rsid w:val="00B353B9"/>
    <w:rsid w:val="00B37247"/>
    <w:rsid w:val="00B459F6"/>
    <w:rsid w:val="00B63BAE"/>
    <w:rsid w:val="00B67B97"/>
    <w:rsid w:val="00B76DFC"/>
    <w:rsid w:val="00B80B1A"/>
    <w:rsid w:val="00B90520"/>
    <w:rsid w:val="00B91BE7"/>
    <w:rsid w:val="00B92A51"/>
    <w:rsid w:val="00B968C8"/>
    <w:rsid w:val="00BA3EC5"/>
    <w:rsid w:val="00BA51D9"/>
    <w:rsid w:val="00BB0513"/>
    <w:rsid w:val="00BB5DFC"/>
    <w:rsid w:val="00BC2449"/>
    <w:rsid w:val="00BC4056"/>
    <w:rsid w:val="00BC6FAB"/>
    <w:rsid w:val="00BD279D"/>
    <w:rsid w:val="00BD5584"/>
    <w:rsid w:val="00BD6BB8"/>
    <w:rsid w:val="00BD7BEA"/>
    <w:rsid w:val="00BE2CFD"/>
    <w:rsid w:val="00C0334A"/>
    <w:rsid w:val="00C04EB9"/>
    <w:rsid w:val="00C12DB5"/>
    <w:rsid w:val="00C1401D"/>
    <w:rsid w:val="00C424EA"/>
    <w:rsid w:val="00C43D67"/>
    <w:rsid w:val="00C47185"/>
    <w:rsid w:val="00C644A0"/>
    <w:rsid w:val="00C66BA2"/>
    <w:rsid w:val="00C816D5"/>
    <w:rsid w:val="00C85059"/>
    <w:rsid w:val="00C87046"/>
    <w:rsid w:val="00C95985"/>
    <w:rsid w:val="00C97EF2"/>
    <w:rsid w:val="00CA22A6"/>
    <w:rsid w:val="00CA2BB4"/>
    <w:rsid w:val="00CB0ABD"/>
    <w:rsid w:val="00CC5026"/>
    <w:rsid w:val="00CC68D0"/>
    <w:rsid w:val="00CD332B"/>
    <w:rsid w:val="00CE4184"/>
    <w:rsid w:val="00CE48E7"/>
    <w:rsid w:val="00CE52C8"/>
    <w:rsid w:val="00CF10F7"/>
    <w:rsid w:val="00D02DE7"/>
    <w:rsid w:val="00D03F9A"/>
    <w:rsid w:val="00D053A9"/>
    <w:rsid w:val="00D06D51"/>
    <w:rsid w:val="00D07A9E"/>
    <w:rsid w:val="00D13D9E"/>
    <w:rsid w:val="00D154A9"/>
    <w:rsid w:val="00D162AE"/>
    <w:rsid w:val="00D17345"/>
    <w:rsid w:val="00D20F12"/>
    <w:rsid w:val="00D24991"/>
    <w:rsid w:val="00D26AE4"/>
    <w:rsid w:val="00D35E87"/>
    <w:rsid w:val="00D4025B"/>
    <w:rsid w:val="00D42135"/>
    <w:rsid w:val="00D46BEC"/>
    <w:rsid w:val="00D50255"/>
    <w:rsid w:val="00D65B07"/>
    <w:rsid w:val="00D66520"/>
    <w:rsid w:val="00D722EA"/>
    <w:rsid w:val="00D8086B"/>
    <w:rsid w:val="00D92D9E"/>
    <w:rsid w:val="00DA038E"/>
    <w:rsid w:val="00DA13DB"/>
    <w:rsid w:val="00DA2EE3"/>
    <w:rsid w:val="00DA2F24"/>
    <w:rsid w:val="00DA3850"/>
    <w:rsid w:val="00DA40DF"/>
    <w:rsid w:val="00DA63F6"/>
    <w:rsid w:val="00DB1C3E"/>
    <w:rsid w:val="00DB6CF6"/>
    <w:rsid w:val="00DD608C"/>
    <w:rsid w:val="00DE34CF"/>
    <w:rsid w:val="00E04D03"/>
    <w:rsid w:val="00E13F3D"/>
    <w:rsid w:val="00E14B78"/>
    <w:rsid w:val="00E2527A"/>
    <w:rsid w:val="00E27360"/>
    <w:rsid w:val="00E32708"/>
    <w:rsid w:val="00E34698"/>
    <w:rsid w:val="00E34898"/>
    <w:rsid w:val="00E45050"/>
    <w:rsid w:val="00E53F47"/>
    <w:rsid w:val="00E56ECA"/>
    <w:rsid w:val="00E624A1"/>
    <w:rsid w:val="00E71B42"/>
    <w:rsid w:val="00E81B6C"/>
    <w:rsid w:val="00E87D1D"/>
    <w:rsid w:val="00E90FE5"/>
    <w:rsid w:val="00E941FF"/>
    <w:rsid w:val="00EA3082"/>
    <w:rsid w:val="00EA4568"/>
    <w:rsid w:val="00EB09B7"/>
    <w:rsid w:val="00EB1456"/>
    <w:rsid w:val="00EB19F3"/>
    <w:rsid w:val="00EB2849"/>
    <w:rsid w:val="00EB41C0"/>
    <w:rsid w:val="00EC1ADC"/>
    <w:rsid w:val="00EC55DF"/>
    <w:rsid w:val="00EC5871"/>
    <w:rsid w:val="00EC73C8"/>
    <w:rsid w:val="00ED1AC3"/>
    <w:rsid w:val="00ED2355"/>
    <w:rsid w:val="00EE05D9"/>
    <w:rsid w:val="00EE0670"/>
    <w:rsid w:val="00EE0821"/>
    <w:rsid w:val="00EE2AB9"/>
    <w:rsid w:val="00EE37DF"/>
    <w:rsid w:val="00EE7D7C"/>
    <w:rsid w:val="00F07832"/>
    <w:rsid w:val="00F12EFF"/>
    <w:rsid w:val="00F16EB3"/>
    <w:rsid w:val="00F25D98"/>
    <w:rsid w:val="00F26887"/>
    <w:rsid w:val="00F300FB"/>
    <w:rsid w:val="00F34593"/>
    <w:rsid w:val="00F44A13"/>
    <w:rsid w:val="00F52B74"/>
    <w:rsid w:val="00F53188"/>
    <w:rsid w:val="00F5692E"/>
    <w:rsid w:val="00F60A83"/>
    <w:rsid w:val="00F61A41"/>
    <w:rsid w:val="00F663C2"/>
    <w:rsid w:val="00F66B40"/>
    <w:rsid w:val="00F676B2"/>
    <w:rsid w:val="00F737AD"/>
    <w:rsid w:val="00F81B29"/>
    <w:rsid w:val="00F82120"/>
    <w:rsid w:val="00F95A74"/>
    <w:rsid w:val="00F97B65"/>
    <w:rsid w:val="00F97B67"/>
    <w:rsid w:val="00FA30DB"/>
    <w:rsid w:val="00FA627A"/>
    <w:rsid w:val="00FB4AD8"/>
    <w:rsid w:val="00FB6386"/>
    <w:rsid w:val="00FB75A2"/>
    <w:rsid w:val="00FC0115"/>
    <w:rsid w:val="00FC062E"/>
    <w:rsid w:val="00FD1D40"/>
    <w:rsid w:val="00FD33B4"/>
    <w:rsid w:val="00FD4055"/>
    <w:rsid w:val="00FE5682"/>
    <w:rsid w:val="00FE6D3C"/>
    <w:rsid w:val="00FF219D"/>
    <w:rsid w:val="00FF72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244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Normal"/>
    <w:rsid w:val="00ED1AC3"/>
    <w:rPr>
      <w:i/>
      <w:color w:val="0000FF"/>
    </w:rPr>
  </w:style>
  <w:style w:type="character" w:customStyle="1" w:styleId="BalloonTextChar">
    <w:name w:val="Balloon Text Char"/>
    <w:link w:val="BalloonText"/>
    <w:rsid w:val="00ED1AC3"/>
    <w:rPr>
      <w:rFonts w:ascii="Tahoma" w:hAnsi="Tahoma" w:cs="Tahoma"/>
      <w:sz w:val="16"/>
      <w:szCs w:val="16"/>
      <w:lang w:val="en-GB" w:eastAsia="en-US"/>
    </w:rPr>
  </w:style>
  <w:style w:type="table" w:styleId="TableGrid">
    <w:name w:val="Table Grid"/>
    <w:basedOn w:val="TableNormal"/>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D1AC3"/>
    <w:rPr>
      <w:color w:val="605E5C"/>
      <w:shd w:val="clear" w:color="auto" w:fill="E1DFDD"/>
    </w:rPr>
  </w:style>
  <w:style w:type="character" w:customStyle="1" w:styleId="DocumentMapChar">
    <w:name w:val="Document Map Char"/>
    <w:basedOn w:val="DefaultParagraphFont"/>
    <w:link w:val="DocumentMap"/>
    <w:rsid w:val="00ED1A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rsid w:val="00ED1AC3"/>
    <w:rPr>
      <w:rFonts w:ascii="Arial" w:hAnsi="Arial"/>
      <w:b/>
      <w:lang w:val="en-GB" w:eastAsia="en-US"/>
    </w:rPr>
  </w:style>
  <w:style w:type="character" w:customStyle="1" w:styleId="CommentTextChar">
    <w:name w:val="Comment Text Char"/>
    <w:basedOn w:val="DefaultParagraphFont"/>
    <w:link w:val="CommentText"/>
    <w:rsid w:val="00ED1AC3"/>
    <w:rPr>
      <w:rFonts w:ascii="Times New Roman" w:hAnsi="Times New Roman"/>
      <w:lang w:val="en-GB" w:eastAsia="en-US"/>
    </w:rPr>
  </w:style>
  <w:style w:type="character" w:customStyle="1" w:styleId="CommentSubjectChar">
    <w:name w:val="Comment Subject Char"/>
    <w:basedOn w:val="CommentTextChar"/>
    <w:link w:val="CommentSubject"/>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BodyText">
    <w:name w:val="Body Text"/>
    <w:basedOn w:val="Normal"/>
    <w:link w:val="BodyTextChar"/>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Heading4Char">
    <w:name w:val="Heading 4 Char"/>
    <w:link w:val="Heading4"/>
    <w:rsid w:val="00ED1AC3"/>
    <w:rPr>
      <w:rFonts w:ascii="Arial" w:hAnsi="Arial"/>
      <w:sz w:val="24"/>
      <w:lang w:val="en-GB" w:eastAsia="en-US"/>
    </w:rPr>
  </w:style>
  <w:style w:type="paragraph" w:styleId="Bibliography">
    <w:name w:val="Bibliography"/>
    <w:basedOn w:val="Normal"/>
    <w:next w:val="Normal"/>
    <w:uiPriority w:val="37"/>
    <w:semiHidden/>
    <w:unhideWhenUsed/>
    <w:rsid w:val="00ED1AC3"/>
  </w:style>
  <w:style w:type="paragraph" w:styleId="BlockText">
    <w:name w:val="Block Text"/>
    <w:basedOn w:val="Normal"/>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ED1AC3"/>
    <w:pPr>
      <w:spacing w:after="120" w:line="480" w:lineRule="auto"/>
    </w:pPr>
  </w:style>
  <w:style w:type="character" w:customStyle="1" w:styleId="BodyText2Char">
    <w:name w:val="Body Text 2 Char"/>
    <w:basedOn w:val="DefaultParagraphFont"/>
    <w:link w:val="BodyText2"/>
    <w:rsid w:val="00ED1AC3"/>
    <w:rPr>
      <w:rFonts w:ascii="Times New Roman" w:hAnsi="Times New Roman"/>
      <w:lang w:val="en-GB" w:eastAsia="en-US"/>
    </w:rPr>
  </w:style>
  <w:style w:type="paragraph" w:styleId="BodyText3">
    <w:name w:val="Body Text 3"/>
    <w:basedOn w:val="Normal"/>
    <w:link w:val="BodyText3Char"/>
    <w:rsid w:val="00ED1AC3"/>
    <w:pPr>
      <w:spacing w:after="120"/>
    </w:pPr>
    <w:rPr>
      <w:sz w:val="16"/>
      <w:szCs w:val="16"/>
    </w:rPr>
  </w:style>
  <w:style w:type="character" w:customStyle="1" w:styleId="BodyText3Char">
    <w:name w:val="Body Text 3 Char"/>
    <w:basedOn w:val="DefaultParagraphFont"/>
    <w:link w:val="BodyText3"/>
    <w:rsid w:val="00ED1AC3"/>
    <w:rPr>
      <w:rFonts w:ascii="Times New Roman" w:hAnsi="Times New Roman"/>
      <w:sz w:val="16"/>
      <w:szCs w:val="16"/>
      <w:lang w:val="en-GB" w:eastAsia="en-US"/>
    </w:rPr>
  </w:style>
  <w:style w:type="paragraph" w:styleId="BodyTextFirstIndent">
    <w:name w:val="Body Text First Indent"/>
    <w:basedOn w:val="BodyText"/>
    <w:link w:val="BodyTextFirstIndentChar"/>
    <w:rsid w:val="00ED1AC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D1AC3"/>
    <w:rPr>
      <w:rFonts w:ascii="Times New Roman" w:eastAsia="SimSun" w:hAnsi="Times New Roman"/>
      <w:color w:val="000000"/>
      <w:lang w:val="en-GB" w:eastAsia="en-US"/>
    </w:rPr>
  </w:style>
  <w:style w:type="paragraph" w:styleId="BodyTextIndent">
    <w:name w:val="Body Text Indent"/>
    <w:basedOn w:val="Normal"/>
    <w:link w:val="BodyTextIndentChar"/>
    <w:rsid w:val="00ED1AC3"/>
    <w:pPr>
      <w:spacing w:after="120"/>
      <w:ind w:left="283"/>
    </w:pPr>
  </w:style>
  <w:style w:type="character" w:customStyle="1" w:styleId="BodyTextIndentChar">
    <w:name w:val="Body Text Indent Char"/>
    <w:basedOn w:val="DefaultParagraphFont"/>
    <w:link w:val="BodyTextIndent"/>
    <w:rsid w:val="00ED1AC3"/>
    <w:rPr>
      <w:rFonts w:ascii="Times New Roman" w:hAnsi="Times New Roman"/>
      <w:lang w:val="en-GB" w:eastAsia="en-US"/>
    </w:rPr>
  </w:style>
  <w:style w:type="paragraph" w:styleId="BodyTextFirstIndent2">
    <w:name w:val="Body Text First Indent 2"/>
    <w:basedOn w:val="BodyTextIndent"/>
    <w:link w:val="BodyTextFirstIndent2Char"/>
    <w:rsid w:val="00ED1AC3"/>
    <w:pPr>
      <w:spacing w:after="180"/>
      <w:ind w:left="360" w:firstLine="360"/>
    </w:pPr>
  </w:style>
  <w:style w:type="character" w:customStyle="1" w:styleId="BodyTextFirstIndent2Char">
    <w:name w:val="Body Text First Indent 2 Char"/>
    <w:basedOn w:val="BodyTextIndentChar"/>
    <w:link w:val="BodyTextFirstIndent2"/>
    <w:rsid w:val="00ED1AC3"/>
    <w:rPr>
      <w:rFonts w:ascii="Times New Roman" w:hAnsi="Times New Roman"/>
      <w:lang w:val="en-GB" w:eastAsia="en-US"/>
    </w:rPr>
  </w:style>
  <w:style w:type="paragraph" w:styleId="BodyTextIndent2">
    <w:name w:val="Body Text Indent 2"/>
    <w:basedOn w:val="Normal"/>
    <w:link w:val="BodyTextIndent2Char"/>
    <w:rsid w:val="00ED1AC3"/>
    <w:pPr>
      <w:spacing w:after="120" w:line="480" w:lineRule="auto"/>
      <w:ind w:left="283"/>
    </w:pPr>
  </w:style>
  <w:style w:type="character" w:customStyle="1" w:styleId="BodyTextIndent2Char">
    <w:name w:val="Body Text Indent 2 Char"/>
    <w:basedOn w:val="DefaultParagraphFont"/>
    <w:link w:val="BodyTextIndent2"/>
    <w:rsid w:val="00ED1AC3"/>
    <w:rPr>
      <w:rFonts w:ascii="Times New Roman" w:hAnsi="Times New Roman"/>
      <w:lang w:val="en-GB" w:eastAsia="en-US"/>
    </w:rPr>
  </w:style>
  <w:style w:type="paragraph" w:styleId="BodyTextIndent3">
    <w:name w:val="Body Text Indent 3"/>
    <w:basedOn w:val="Normal"/>
    <w:link w:val="BodyTextIndent3Char"/>
    <w:rsid w:val="00ED1AC3"/>
    <w:pPr>
      <w:spacing w:after="120"/>
      <w:ind w:left="283"/>
    </w:pPr>
    <w:rPr>
      <w:sz w:val="16"/>
      <w:szCs w:val="16"/>
    </w:rPr>
  </w:style>
  <w:style w:type="character" w:customStyle="1" w:styleId="BodyTextIndent3Char">
    <w:name w:val="Body Text Indent 3 Char"/>
    <w:basedOn w:val="DefaultParagraphFont"/>
    <w:link w:val="BodyTextIndent3"/>
    <w:rsid w:val="00ED1AC3"/>
    <w:rPr>
      <w:rFonts w:ascii="Times New Roman" w:hAnsi="Times New Roman"/>
      <w:sz w:val="16"/>
      <w:szCs w:val="16"/>
      <w:lang w:val="en-GB" w:eastAsia="en-US"/>
    </w:rPr>
  </w:style>
  <w:style w:type="paragraph" w:styleId="Caption">
    <w:name w:val="caption"/>
    <w:basedOn w:val="Normal"/>
    <w:next w:val="Normal"/>
    <w:semiHidden/>
    <w:unhideWhenUsed/>
    <w:qFormat/>
    <w:rsid w:val="00ED1AC3"/>
    <w:pPr>
      <w:spacing w:after="200"/>
    </w:pPr>
    <w:rPr>
      <w:i/>
      <w:iCs/>
      <w:color w:val="1F497D" w:themeColor="text2"/>
      <w:sz w:val="18"/>
      <w:szCs w:val="18"/>
    </w:rPr>
  </w:style>
  <w:style w:type="paragraph" w:styleId="Closing">
    <w:name w:val="Closing"/>
    <w:basedOn w:val="Normal"/>
    <w:link w:val="ClosingChar"/>
    <w:rsid w:val="00ED1AC3"/>
    <w:pPr>
      <w:spacing w:after="0"/>
      <w:ind w:left="4252"/>
    </w:pPr>
  </w:style>
  <w:style w:type="character" w:customStyle="1" w:styleId="ClosingChar">
    <w:name w:val="Closing Char"/>
    <w:basedOn w:val="DefaultParagraphFont"/>
    <w:link w:val="Closing"/>
    <w:rsid w:val="00ED1AC3"/>
    <w:rPr>
      <w:rFonts w:ascii="Times New Roman" w:hAnsi="Times New Roman"/>
      <w:lang w:val="en-GB" w:eastAsia="en-US"/>
    </w:rPr>
  </w:style>
  <w:style w:type="paragraph" w:styleId="Date">
    <w:name w:val="Date"/>
    <w:basedOn w:val="Normal"/>
    <w:next w:val="Normal"/>
    <w:link w:val="DateChar"/>
    <w:rsid w:val="00ED1AC3"/>
  </w:style>
  <w:style w:type="character" w:customStyle="1" w:styleId="DateChar">
    <w:name w:val="Date Char"/>
    <w:basedOn w:val="DefaultParagraphFont"/>
    <w:link w:val="Date"/>
    <w:rsid w:val="00ED1AC3"/>
    <w:rPr>
      <w:rFonts w:ascii="Times New Roman" w:hAnsi="Times New Roman"/>
      <w:lang w:val="en-GB" w:eastAsia="en-US"/>
    </w:rPr>
  </w:style>
  <w:style w:type="paragraph" w:styleId="E-mailSignature">
    <w:name w:val="E-mail Signature"/>
    <w:basedOn w:val="Normal"/>
    <w:link w:val="E-mailSignatureChar"/>
    <w:rsid w:val="00ED1AC3"/>
    <w:pPr>
      <w:spacing w:after="0"/>
    </w:pPr>
  </w:style>
  <w:style w:type="character" w:customStyle="1" w:styleId="E-mailSignatureChar">
    <w:name w:val="E-mail Signature Char"/>
    <w:basedOn w:val="DefaultParagraphFont"/>
    <w:link w:val="E-mailSignature"/>
    <w:rsid w:val="00ED1AC3"/>
    <w:rPr>
      <w:rFonts w:ascii="Times New Roman" w:hAnsi="Times New Roman"/>
      <w:lang w:val="en-GB" w:eastAsia="en-US"/>
    </w:rPr>
  </w:style>
  <w:style w:type="paragraph" w:styleId="EndnoteText">
    <w:name w:val="endnote text"/>
    <w:basedOn w:val="Normal"/>
    <w:link w:val="EndnoteTextChar"/>
    <w:rsid w:val="00ED1AC3"/>
    <w:pPr>
      <w:spacing w:after="0"/>
    </w:pPr>
  </w:style>
  <w:style w:type="character" w:customStyle="1" w:styleId="EndnoteTextChar">
    <w:name w:val="Endnote Text Char"/>
    <w:basedOn w:val="DefaultParagraphFont"/>
    <w:link w:val="EndnoteText"/>
    <w:rsid w:val="00ED1AC3"/>
    <w:rPr>
      <w:rFonts w:ascii="Times New Roman" w:hAnsi="Times New Roman"/>
      <w:lang w:val="en-GB" w:eastAsia="en-US"/>
    </w:rPr>
  </w:style>
  <w:style w:type="paragraph" w:styleId="EnvelopeAddress">
    <w:name w:val="envelope address"/>
    <w:basedOn w:val="Normal"/>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1AC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D1AC3"/>
    <w:rPr>
      <w:rFonts w:ascii="Times New Roman" w:hAnsi="Times New Roman"/>
      <w:sz w:val="16"/>
      <w:lang w:val="en-GB" w:eastAsia="en-US"/>
    </w:rPr>
  </w:style>
  <w:style w:type="paragraph" w:styleId="HTMLAddress">
    <w:name w:val="HTML Address"/>
    <w:basedOn w:val="Normal"/>
    <w:link w:val="HTMLAddressChar"/>
    <w:rsid w:val="00ED1AC3"/>
    <w:pPr>
      <w:spacing w:after="0"/>
    </w:pPr>
    <w:rPr>
      <w:i/>
      <w:iCs/>
    </w:rPr>
  </w:style>
  <w:style w:type="character" w:customStyle="1" w:styleId="HTMLAddressChar">
    <w:name w:val="HTML Address Char"/>
    <w:basedOn w:val="DefaultParagraphFont"/>
    <w:link w:val="HTMLAddress"/>
    <w:rsid w:val="00ED1AC3"/>
    <w:rPr>
      <w:rFonts w:ascii="Times New Roman" w:hAnsi="Times New Roman"/>
      <w:i/>
      <w:iCs/>
      <w:lang w:val="en-GB" w:eastAsia="en-US"/>
    </w:rPr>
  </w:style>
  <w:style w:type="paragraph" w:styleId="HTMLPreformatted">
    <w:name w:val="HTML Preformatted"/>
    <w:basedOn w:val="Normal"/>
    <w:link w:val="HTMLPreformattedChar"/>
    <w:rsid w:val="00ED1AC3"/>
    <w:pPr>
      <w:spacing w:after="0"/>
    </w:pPr>
    <w:rPr>
      <w:rFonts w:ascii="Consolas" w:hAnsi="Consolas"/>
    </w:rPr>
  </w:style>
  <w:style w:type="character" w:customStyle="1" w:styleId="HTMLPreformattedChar">
    <w:name w:val="HTML Preformatted Char"/>
    <w:basedOn w:val="DefaultParagraphFont"/>
    <w:link w:val="HTMLPreformatted"/>
    <w:rsid w:val="00ED1AC3"/>
    <w:rPr>
      <w:rFonts w:ascii="Consolas" w:hAnsi="Consolas"/>
      <w:lang w:val="en-GB" w:eastAsia="en-US"/>
    </w:rPr>
  </w:style>
  <w:style w:type="paragraph" w:styleId="Index3">
    <w:name w:val="index 3"/>
    <w:basedOn w:val="Normal"/>
    <w:next w:val="Normal"/>
    <w:rsid w:val="00ED1AC3"/>
    <w:pPr>
      <w:spacing w:after="0"/>
      <w:ind w:left="600" w:hanging="200"/>
    </w:pPr>
  </w:style>
  <w:style w:type="paragraph" w:styleId="Index4">
    <w:name w:val="index 4"/>
    <w:basedOn w:val="Normal"/>
    <w:next w:val="Normal"/>
    <w:rsid w:val="00ED1AC3"/>
    <w:pPr>
      <w:spacing w:after="0"/>
      <w:ind w:left="800" w:hanging="200"/>
    </w:pPr>
  </w:style>
  <w:style w:type="paragraph" w:styleId="Index5">
    <w:name w:val="index 5"/>
    <w:basedOn w:val="Normal"/>
    <w:next w:val="Normal"/>
    <w:rsid w:val="00ED1AC3"/>
    <w:pPr>
      <w:spacing w:after="0"/>
      <w:ind w:left="1000" w:hanging="200"/>
    </w:pPr>
  </w:style>
  <w:style w:type="paragraph" w:styleId="Index6">
    <w:name w:val="index 6"/>
    <w:basedOn w:val="Normal"/>
    <w:next w:val="Normal"/>
    <w:rsid w:val="00ED1AC3"/>
    <w:pPr>
      <w:spacing w:after="0"/>
      <w:ind w:left="1200" w:hanging="200"/>
    </w:pPr>
  </w:style>
  <w:style w:type="paragraph" w:styleId="Index7">
    <w:name w:val="index 7"/>
    <w:basedOn w:val="Normal"/>
    <w:next w:val="Normal"/>
    <w:rsid w:val="00ED1AC3"/>
    <w:pPr>
      <w:spacing w:after="0"/>
      <w:ind w:left="1400" w:hanging="200"/>
    </w:pPr>
  </w:style>
  <w:style w:type="paragraph" w:styleId="Index8">
    <w:name w:val="index 8"/>
    <w:basedOn w:val="Normal"/>
    <w:next w:val="Normal"/>
    <w:rsid w:val="00ED1AC3"/>
    <w:pPr>
      <w:spacing w:after="0"/>
      <w:ind w:left="1600" w:hanging="200"/>
    </w:pPr>
  </w:style>
  <w:style w:type="paragraph" w:styleId="Index9">
    <w:name w:val="index 9"/>
    <w:basedOn w:val="Normal"/>
    <w:next w:val="Normal"/>
    <w:rsid w:val="00ED1AC3"/>
    <w:pPr>
      <w:spacing w:after="0"/>
      <w:ind w:left="1800" w:hanging="200"/>
    </w:pPr>
  </w:style>
  <w:style w:type="paragraph" w:styleId="IndexHeading">
    <w:name w:val="index heading"/>
    <w:basedOn w:val="Normal"/>
    <w:next w:val="Index1"/>
    <w:rsid w:val="00ED1AC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D1AC3"/>
    <w:rPr>
      <w:rFonts w:ascii="Times New Roman" w:hAnsi="Times New Roman"/>
      <w:i/>
      <w:iCs/>
      <w:color w:val="4F81BD" w:themeColor="accent1"/>
      <w:lang w:val="en-GB" w:eastAsia="en-US"/>
    </w:rPr>
  </w:style>
  <w:style w:type="paragraph" w:styleId="ListContinue">
    <w:name w:val="List Continue"/>
    <w:basedOn w:val="Normal"/>
    <w:rsid w:val="00ED1AC3"/>
    <w:pPr>
      <w:spacing w:after="120"/>
      <w:ind w:left="283"/>
      <w:contextualSpacing/>
    </w:pPr>
  </w:style>
  <w:style w:type="paragraph" w:styleId="ListContinue2">
    <w:name w:val="List Continue 2"/>
    <w:basedOn w:val="Normal"/>
    <w:rsid w:val="00ED1AC3"/>
    <w:pPr>
      <w:spacing w:after="120"/>
      <w:ind w:left="566"/>
      <w:contextualSpacing/>
    </w:pPr>
  </w:style>
  <w:style w:type="paragraph" w:styleId="ListContinue3">
    <w:name w:val="List Continue 3"/>
    <w:basedOn w:val="Normal"/>
    <w:rsid w:val="00ED1AC3"/>
    <w:pPr>
      <w:spacing w:after="120"/>
      <w:ind w:left="849"/>
      <w:contextualSpacing/>
    </w:pPr>
  </w:style>
  <w:style w:type="paragraph" w:styleId="ListContinue4">
    <w:name w:val="List Continue 4"/>
    <w:basedOn w:val="Normal"/>
    <w:rsid w:val="00ED1AC3"/>
    <w:pPr>
      <w:spacing w:after="120"/>
      <w:ind w:left="1132"/>
      <w:contextualSpacing/>
    </w:pPr>
  </w:style>
  <w:style w:type="paragraph" w:styleId="ListContinue5">
    <w:name w:val="List Continue 5"/>
    <w:basedOn w:val="Normal"/>
    <w:rsid w:val="00ED1AC3"/>
    <w:pPr>
      <w:spacing w:after="120"/>
      <w:ind w:left="1415"/>
      <w:contextualSpacing/>
    </w:pPr>
  </w:style>
  <w:style w:type="paragraph" w:styleId="ListNumber3">
    <w:name w:val="List Number 3"/>
    <w:basedOn w:val="Normal"/>
    <w:rsid w:val="00ED1AC3"/>
    <w:pPr>
      <w:numPr>
        <w:numId w:val="19"/>
      </w:numPr>
      <w:contextualSpacing/>
    </w:pPr>
  </w:style>
  <w:style w:type="paragraph" w:styleId="ListNumber4">
    <w:name w:val="List Number 4"/>
    <w:basedOn w:val="Normal"/>
    <w:rsid w:val="00ED1AC3"/>
    <w:pPr>
      <w:numPr>
        <w:numId w:val="20"/>
      </w:numPr>
      <w:contextualSpacing/>
    </w:pPr>
  </w:style>
  <w:style w:type="paragraph" w:styleId="ListNumber5">
    <w:name w:val="List Number 5"/>
    <w:basedOn w:val="Normal"/>
    <w:rsid w:val="00ED1AC3"/>
    <w:pPr>
      <w:numPr>
        <w:numId w:val="21"/>
      </w:numPr>
      <w:contextualSpacing/>
    </w:pPr>
  </w:style>
  <w:style w:type="paragraph" w:styleId="ListParagraph">
    <w:name w:val="List Paragraph"/>
    <w:basedOn w:val="Normal"/>
    <w:uiPriority w:val="34"/>
    <w:qFormat/>
    <w:rsid w:val="00ED1AC3"/>
    <w:pPr>
      <w:ind w:left="720"/>
      <w:contextualSpacing/>
    </w:pPr>
  </w:style>
  <w:style w:type="paragraph" w:styleId="MacroText">
    <w:name w:val="macro"/>
    <w:link w:val="MacroTextChar"/>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D1AC3"/>
    <w:rPr>
      <w:rFonts w:ascii="Consolas" w:hAnsi="Consolas"/>
      <w:lang w:val="en-GB" w:eastAsia="en-US"/>
    </w:rPr>
  </w:style>
  <w:style w:type="paragraph" w:styleId="MessageHeader">
    <w:name w:val="Message Header"/>
    <w:basedOn w:val="Normal"/>
    <w:link w:val="MessageHeaderChar"/>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1AC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D1AC3"/>
    <w:rPr>
      <w:rFonts w:ascii="Times New Roman" w:hAnsi="Times New Roman"/>
      <w:lang w:val="en-GB" w:eastAsia="en-US"/>
    </w:rPr>
  </w:style>
  <w:style w:type="paragraph" w:styleId="NormalWeb">
    <w:name w:val="Normal (Web)"/>
    <w:basedOn w:val="Normal"/>
    <w:rsid w:val="00ED1AC3"/>
    <w:rPr>
      <w:sz w:val="24"/>
      <w:szCs w:val="24"/>
    </w:rPr>
  </w:style>
  <w:style w:type="paragraph" w:styleId="NormalIndent">
    <w:name w:val="Normal Indent"/>
    <w:basedOn w:val="Normal"/>
    <w:rsid w:val="00ED1AC3"/>
    <w:pPr>
      <w:ind w:left="720"/>
    </w:pPr>
  </w:style>
  <w:style w:type="paragraph" w:styleId="NoteHeading">
    <w:name w:val="Note Heading"/>
    <w:basedOn w:val="Normal"/>
    <w:next w:val="Normal"/>
    <w:link w:val="NoteHeadingChar"/>
    <w:rsid w:val="00ED1AC3"/>
    <w:pPr>
      <w:spacing w:after="0"/>
    </w:pPr>
  </w:style>
  <w:style w:type="character" w:customStyle="1" w:styleId="NoteHeadingChar">
    <w:name w:val="Note Heading Char"/>
    <w:basedOn w:val="DefaultParagraphFont"/>
    <w:link w:val="NoteHeading"/>
    <w:rsid w:val="00ED1AC3"/>
    <w:rPr>
      <w:rFonts w:ascii="Times New Roman" w:hAnsi="Times New Roman"/>
      <w:lang w:val="en-GB" w:eastAsia="en-US"/>
    </w:rPr>
  </w:style>
  <w:style w:type="paragraph" w:styleId="PlainText">
    <w:name w:val="Plain Text"/>
    <w:basedOn w:val="Normal"/>
    <w:link w:val="PlainTextChar"/>
    <w:rsid w:val="00ED1AC3"/>
    <w:pPr>
      <w:spacing w:after="0"/>
    </w:pPr>
    <w:rPr>
      <w:rFonts w:ascii="Consolas" w:hAnsi="Consolas"/>
      <w:sz w:val="21"/>
      <w:szCs w:val="21"/>
    </w:rPr>
  </w:style>
  <w:style w:type="character" w:customStyle="1" w:styleId="PlainTextChar">
    <w:name w:val="Plain Text Char"/>
    <w:basedOn w:val="DefaultParagraphFont"/>
    <w:link w:val="PlainText"/>
    <w:rsid w:val="00ED1AC3"/>
    <w:rPr>
      <w:rFonts w:ascii="Consolas" w:hAnsi="Consolas"/>
      <w:sz w:val="21"/>
      <w:szCs w:val="21"/>
      <w:lang w:val="en-GB" w:eastAsia="en-US"/>
    </w:rPr>
  </w:style>
  <w:style w:type="paragraph" w:styleId="Quote">
    <w:name w:val="Quote"/>
    <w:basedOn w:val="Normal"/>
    <w:next w:val="Normal"/>
    <w:link w:val="QuoteChar"/>
    <w:uiPriority w:val="29"/>
    <w:qFormat/>
    <w:rsid w:val="00ED1AC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1AC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D1AC3"/>
  </w:style>
  <w:style w:type="character" w:customStyle="1" w:styleId="SalutationChar">
    <w:name w:val="Salutation Char"/>
    <w:basedOn w:val="DefaultParagraphFont"/>
    <w:link w:val="Salutation"/>
    <w:rsid w:val="00ED1AC3"/>
    <w:rPr>
      <w:rFonts w:ascii="Times New Roman" w:hAnsi="Times New Roman"/>
      <w:lang w:val="en-GB" w:eastAsia="en-US"/>
    </w:rPr>
  </w:style>
  <w:style w:type="paragraph" w:styleId="Signature">
    <w:name w:val="Signature"/>
    <w:basedOn w:val="Normal"/>
    <w:link w:val="SignatureChar"/>
    <w:rsid w:val="00ED1AC3"/>
    <w:pPr>
      <w:spacing w:after="0"/>
      <w:ind w:left="4252"/>
    </w:pPr>
  </w:style>
  <w:style w:type="character" w:customStyle="1" w:styleId="SignatureChar">
    <w:name w:val="Signature Char"/>
    <w:basedOn w:val="DefaultParagraphFont"/>
    <w:link w:val="Signature"/>
    <w:rsid w:val="00ED1AC3"/>
    <w:rPr>
      <w:rFonts w:ascii="Times New Roman" w:hAnsi="Times New Roman"/>
      <w:lang w:val="en-GB" w:eastAsia="en-US"/>
    </w:rPr>
  </w:style>
  <w:style w:type="paragraph" w:styleId="Subtitle">
    <w:name w:val="Subtitle"/>
    <w:basedOn w:val="Normal"/>
    <w:next w:val="Normal"/>
    <w:link w:val="SubtitleChar"/>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D1AC3"/>
    <w:pPr>
      <w:spacing w:after="0"/>
      <w:ind w:left="200" w:hanging="200"/>
    </w:pPr>
  </w:style>
  <w:style w:type="paragraph" w:styleId="TableofFigures">
    <w:name w:val="table of figures"/>
    <w:basedOn w:val="Normal"/>
    <w:next w:val="Normal"/>
    <w:rsid w:val="00ED1AC3"/>
    <w:pPr>
      <w:spacing w:after="0"/>
    </w:pPr>
  </w:style>
  <w:style w:type="paragraph" w:styleId="Title">
    <w:name w:val="Title"/>
    <w:basedOn w:val="Normal"/>
    <w:next w:val="Normal"/>
    <w:link w:val="TitleChar"/>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D1AC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D1AC3"/>
    <w:pPr>
      <w:spacing w:before="120"/>
    </w:pPr>
    <w:rPr>
      <w:rFonts w:asciiTheme="majorHAnsi" w:eastAsiaTheme="majorEastAsia" w:hAnsiTheme="majorHAnsi" w:cstheme="majorBidi"/>
      <w:b/>
      <w:bCs/>
      <w:sz w:val="24"/>
      <w:szCs w:val="24"/>
    </w:rPr>
  </w:style>
  <w:style w:type="character" w:customStyle="1" w:styleId="Heading2Char">
    <w:name w:val="Heading 2 Char"/>
    <w:basedOn w:val="DefaultParagraphFont"/>
    <w:link w:val="Heading2"/>
    <w:rsid w:val="00E56ECA"/>
    <w:rPr>
      <w:rFonts w:ascii="Arial" w:hAnsi="Arial"/>
      <w:sz w:val="32"/>
      <w:lang w:val="en-GB" w:eastAsia="en-US"/>
    </w:rPr>
  </w:style>
  <w:style w:type="character" w:customStyle="1" w:styleId="CRCoverPageZchn">
    <w:name w:val="CR Cover Page Zchn"/>
    <w:link w:val="CRCoverPage"/>
    <w:qFormat/>
    <w:rsid w:val="000300B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03641">
      <w:bodyDiv w:val="1"/>
      <w:marLeft w:val="0"/>
      <w:marRight w:val="0"/>
      <w:marTop w:val="0"/>
      <w:marBottom w:val="0"/>
      <w:divBdr>
        <w:top w:val="none" w:sz="0" w:space="0" w:color="auto"/>
        <w:left w:val="none" w:sz="0" w:space="0" w:color="auto"/>
        <w:bottom w:val="none" w:sz="0" w:space="0" w:color="auto"/>
        <w:right w:val="none" w:sz="0" w:space="0" w:color="auto"/>
      </w:divBdr>
    </w:div>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751854288">
      <w:bodyDiv w:val="1"/>
      <w:marLeft w:val="0"/>
      <w:marRight w:val="0"/>
      <w:marTop w:val="0"/>
      <w:marBottom w:val="0"/>
      <w:divBdr>
        <w:top w:val="none" w:sz="0" w:space="0" w:color="auto"/>
        <w:left w:val="none" w:sz="0" w:space="0" w:color="auto"/>
        <w:bottom w:val="none" w:sz="0" w:space="0" w:color="auto"/>
        <w:right w:val="none" w:sz="0" w:space="0" w:color="auto"/>
      </w:divBdr>
    </w:div>
    <w:div w:id="1133671364">
      <w:bodyDiv w:val="1"/>
      <w:marLeft w:val="0"/>
      <w:marRight w:val="0"/>
      <w:marTop w:val="0"/>
      <w:marBottom w:val="0"/>
      <w:divBdr>
        <w:top w:val="none" w:sz="0" w:space="0" w:color="auto"/>
        <w:left w:val="none" w:sz="0" w:space="0" w:color="auto"/>
        <w:bottom w:val="none" w:sz="0" w:space="0" w:color="auto"/>
        <w:right w:val="none" w:sz="0" w:space="0" w:color="auto"/>
      </w:divBdr>
    </w:div>
    <w:div w:id="1342783007">
      <w:bodyDiv w:val="1"/>
      <w:marLeft w:val="0"/>
      <w:marRight w:val="0"/>
      <w:marTop w:val="0"/>
      <w:marBottom w:val="0"/>
      <w:divBdr>
        <w:top w:val="none" w:sz="0" w:space="0" w:color="auto"/>
        <w:left w:val="none" w:sz="0" w:space="0" w:color="auto"/>
        <w:bottom w:val="none" w:sz="0" w:space="0" w:color="auto"/>
        <w:right w:val="none" w:sz="0" w:space="0" w:color="auto"/>
      </w:divBdr>
    </w:div>
    <w:div w:id="1483620554">
      <w:bodyDiv w:val="1"/>
      <w:marLeft w:val="0"/>
      <w:marRight w:val="0"/>
      <w:marTop w:val="0"/>
      <w:marBottom w:val="0"/>
      <w:divBdr>
        <w:top w:val="none" w:sz="0" w:space="0" w:color="auto"/>
        <w:left w:val="none" w:sz="0" w:space="0" w:color="auto"/>
        <w:bottom w:val="none" w:sz="0" w:space="0" w:color="auto"/>
        <w:right w:val="none" w:sz="0" w:space="0" w:color="auto"/>
      </w:divBdr>
    </w:div>
    <w:div w:id="1568301235">
      <w:bodyDiv w:val="1"/>
      <w:marLeft w:val="0"/>
      <w:marRight w:val="0"/>
      <w:marTop w:val="0"/>
      <w:marBottom w:val="0"/>
      <w:divBdr>
        <w:top w:val="none" w:sz="0" w:space="0" w:color="auto"/>
        <w:left w:val="none" w:sz="0" w:space="0" w:color="auto"/>
        <w:bottom w:val="none" w:sz="0" w:space="0" w:color="auto"/>
        <w:right w:val="none" w:sz="0" w:space="0" w:color="auto"/>
      </w:divBdr>
    </w:div>
    <w:div w:id="1994989312">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D72C0-61A8-468F-BBF7-55014ABFB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8</Pages>
  <Words>2926</Words>
  <Characters>16679</Characters>
  <Application>Microsoft Office Word</Application>
  <DocSecurity>0</DocSecurity>
  <Lines>138</Lines>
  <Paragraphs>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LTHBM10</cp:lastModifiedBy>
  <cp:revision>6</cp:revision>
  <cp:lastPrinted>1900-01-01T08:00:00Z</cp:lastPrinted>
  <dcterms:created xsi:type="dcterms:W3CDTF">2023-04-18T18:42:00Z</dcterms:created>
  <dcterms:modified xsi:type="dcterms:W3CDTF">2023-05-12T18:39:00Z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1681738217</vt:lpwstr>
  </property>
</Properties>
</file>